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104DD" w14:textId="77777777" w:rsidR="002A0234" w:rsidRDefault="002A0234"/>
    <w:tbl>
      <w:tblPr>
        <w:tblStyle w:val="TableGrid"/>
        <w:tblW w:w="978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8"/>
      </w:tblGrid>
      <w:tr w:rsidR="00F25B1F" w:rsidRPr="002A0234" w14:paraId="6E945B4B" w14:textId="77777777" w:rsidTr="00A41C59">
        <w:trPr>
          <w:trHeight w:val="274"/>
        </w:trPr>
        <w:tc>
          <w:tcPr>
            <w:tcW w:w="5103" w:type="dxa"/>
          </w:tcPr>
          <w:p w14:paraId="6E2F3B25" w14:textId="18774C8B" w:rsidR="00F25B1F" w:rsidRPr="005F65C7" w:rsidRDefault="00212F90" w:rsidP="00F25B1F">
            <w:pPr>
              <w:jc w:val="center"/>
              <w:rPr>
                <w:rFonts w:cs="Arial"/>
                <w:b/>
                <w:caps/>
                <w:sz w:val="20"/>
                <w:szCs w:val="20"/>
                <w:lang w:val="uk-UA"/>
              </w:rPr>
            </w:pPr>
            <w:r>
              <w:rPr>
                <w:rFonts w:cs="Arial"/>
                <w:b/>
                <w:caps/>
                <w:sz w:val="20"/>
                <w:szCs w:val="20"/>
                <w:lang w:val="uk-UA"/>
              </w:rPr>
              <w:t>ВЗАЄМНА УГОДА</w:t>
            </w:r>
            <w:r w:rsidR="00F25B1F">
              <w:rPr>
                <w:rFonts w:cs="Arial"/>
                <w:b/>
                <w:caps/>
                <w:sz w:val="20"/>
                <w:szCs w:val="20"/>
                <w:lang w:val="uk-UA"/>
              </w:rPr>
              <w:t xml:space="preserve"> ПРО НЕРОЗГОЛОШЕННЯ</w:t>
            </w:r>
            <w:r>
              <w:rPr>
                <w:rFonts w:cs="Arial"/>
                <w:b/>
                <w:caps/>
                <w:sz w:val="20"/>
                <w:szCs w:val="20"/>
                <w:lang w:val="uk-UA"/>
              </w:rPr>
              <w:t xml:space="preserve"> </w:t>
            </w:r>
          </w:p>
          <w:p w14:paraId="73BFEEA8" w14:textId="5839240A" w:rsidR="002A0234" w:rsidRDefault="00F25B1F" w:rsidP="00F25B1F">
            <w:pPr>
              <w:jc w:val="both"/>
              <w:rPr>
                <w:szCs w:val="18"/>
                <w:lang w:val="uk-UA"/>
              </w:rPr>
            </w:pPr>
            <w:r w:rsidRPr="00F10C69">
              <w:rPr>
                <w:lang w:val="uk-UA"/>
              </w:rPr>
              <w:t xml:space="preserve">Ця угода </w:t>
            </w:r>
            <w:r w:rsidRPr="00F10C69">
              <w:rPr>
                <w:szCs w:val="18"/>
                <w:lang w:val="uk-UA"/>
              </w:rPr>
              <w:t>(далі – «</w:t>
            </w:r>
            <w:r w:rsidRPr="00F10C69">
              <w:rPr>
                <w:b/>
                <w:bCs/>
                <w:szCs w:val="18"/>
                <w:lang w:val="uk-UA"/>
              </w:rPr>
              <w:t>Угода</w:t>
            </w:r>
            <w:r w:rsidRPr="00F10C69">
              <w:rPr>
                <w:bCs/>
                <w:szCs w:val="18"/>
                <w:lang w:val="uk-UA"/>
              </w:rPr>
              <w:t>»</w:t>
            </w:r>
            <w:r w:rsidRPr="00F10C69">
              <w:rPr>
                <w:szCs w:val="18"/>
                <w:lang w:val="uk-UA"/>
              </w:rPr>
              <w:t xml:space="preserve">) визначає умови, за яких </w:t>
            </w:r>
            <w:r>
              <w:rPr>
                <w:szCs w:val="18"/>
                <w:lang w:val="uk-UA"/>
              </w:rPr>
              <w:t>Сторони обмінюватимуться</w:t>
            </w:r>
            <w:r w:rsidR="002A0234">
              <w:rPr>
                <w:szCs w:val="18"/>
                <w:lang w:val="uk-UA"/>
              </w:rPr>
              <w:t xml:space="preserve"> (</w:t>
            </w:r>
            <w:r w:rsidR="002A0234">
              <w:rPr>
                <w:lang w:val="uk-UA"/>
              </w:rPr>
              <w:t>т</w:t>
            </w:r>
            <w:r w:rsidR="002A0234" w:rsidRPr="00AB636F">
              <w:rPr>
                <w:lang w:val="uk-UA"/>
              </w:rPr>
              <w:t>обто кожна Сторона може виступати як Одержувачем</w:t>
            </w:r>
            <w:r w:rsidR="00C953AC">
              <w:rPr>
                <w:lang w:val="uk-UA"/>
              </w:rPr>
              <w:t>,</w:t>
            </w:r>
            <w:r w:rsidR="002A0234" w:rsidRPr="00AB636F">
              <w:rPr>
                <w:lang w:val="uk-UA"/>
              </w:rPr>
              <w:t xml:space="preserve"> так і Провайдером</w:t>
            </w:r>
            <w:r w:rsidR="002A0234">
              <w:rPr>
                <w:szCs w:val="18"/>
                <w:lang w:val="uk-UA"/>
              </w:rPr>
              <w:t>)</w:t>
            </w:r>
            <w:r>
              <w:rPr>
                <w:szCs w:val="18"/>
                <w:lang w:val="uk-UA"/>
              </w:rPr>
              <w:t xml:space="preserve"> Конфіденційною інформацією (с</w:t>
            </w:r>
            <w:r w:rsidRPr="00F10C69">
              <w:rPr>
                <w:szCs w:val="18"/>
                <w:lang w:val="uk-UA"/>
              </w:rPr>
              <w:t xml:space="preserve">лова, виділені </w:t>
            </w:r>
            <w:r w:rsidRPr="00F10C69">
              <w:rPr>
                <w:b/>
                <w:szCs w:val="18"/>
                <w:lang w:val="uk-UA"/>
              </w:rPr>
              <w:t>жирним</w:t>
            </w:r>
            <w:r w:rsidRPr="00F10C69">
              <w:rPr>
                <w:szCs w:val="18"/>
                <w:lang w:val="uk-UA"/>
              </w:rPr>
              <w:t xml:space="preserve"> шрифто</w:t>
            </w:r>
            <w:r>
              <w:rPr>
                <w:szCs w:val="18"/>
                <w:lang w:val="uk-UA"/>
              </w:rPr>
              <w:t>м у таблиці нижче, є</w:t>
            </w:r>
            <w:r w:rsidR="00851FCA">
              <w:rPr>
                <w:szCs w:val="18"/>
                <w:lang w:val="uk-UA"/>
              </w:rPr>
              <w:t xml:space="preserve"> визначеннями</w:t>
            </w:r>
            <w:r>
              <w:rPr>
                <w:szCs w:val="18"/>
                <w:lang w:val="uk-UA"/>
              </w:rPr>
              <w:t>).</w:t>
            </w:r>
          </w:p>
          <w:tbl>
            <w:tblPr>
              <w:tblStyle w:val="TableGrid"/>
              <w:tblW w:w="0" w:type="auto"/>
              <w:tblLook w:val="04A0" w:firstRow="1" w:lastRow="0" w:firstColumn="1" w:lastColumn="0" w:noHBand="0" w:noVBand="1"/>
            </w:tblPr>
            <w:tblGrid>
              <w:gridCol w:w="1499"/>
              <w:gridCol w:w="3378"/>
            </w:tblGrid>
            <w:tr w:rsidR="00F25B1F" w:rsidRPr="00E738B8" w14:paraId="624DB772" w14:textId="77777777" w:rsidTr="00AB636F">
              <w:trPr>
                <w:trHeight w:val="5434"/>
              </w:trPr>
              <w:tc>
                <w:tcPr>
                  <w:tcW w:w="995" w:type="dxa"/>
                </w:tcPr>
                <w:p w14:paraId="04E4BFC1" w14:textId="22CAC489" w:rsidR="00F25B1F" w:rsidRPr="001A08BC" w:rsidRDefault="00F25B1F" w:rsidP="00F25B1F">
                  <w:pPr>
                    <w:jc w:val="both"/>
                    <w:rPr>
                      <w:b/>
                      <w:bCs/>
                      <w:lang w:val="ru-RU"/>
                    </w:rPr>
                  </w:pPr>
                  <w:r w:rsidRPr="001A08BC">
                    <w:rPr>
                      <w:b/>
                      <w:bCs/>
                      <w:lang w:val="ru-RU"/>
                    </w:rPr>
                    <w:t>Сторони</w:t>
                  </w:r>
                  <w:r w:rsidR="009D1E7F" w:rsidRPr="001A08BC">
                    <w:rPr>
                      <w:b/>
                      <w:bCs/>
                      <w:lang w:val="ru-RU"/>
                    </w:rPr>
                    <w:t xml:space="preserve"> (</w:t>
                  </w:r>
                  <w:r w:rsidR="009D1E7F">
                    <w:rPr>
                      <w:b/>
                      <w:bCs/>
                      <w:lang w:val="uk-UA"/>
                    </w:rPr>
                    <w:t>окремо іменовані Сторона</w:t>
                  </w:r>
                  <w:r w:rsidR="002971BB">
                    <w:rPr>
                      <w:b/>
                      <w:bCs/>
                      <w:lang w:val="uk-UA"/>
                    </w:rPr>
                    <w:t>/</w:t>
                  </w:r>
                  <w:r w:rsidR="009D1E7F">
                    <w:rPr>
                      <w:b/>
                      <w:bCs/>
                      <w:lang w:val="uk-UA"/>
                    </w:rPr>
                    <w:t xml:space="preserve"> Провайдер</w:t>
                  </w:r>
                  <w:r w:rsidR="002971BB">
                    <w:rPr>
                      <w:b/>
                      <w:bCs/>
                      <w:lang w:val="uk-UA"/>
                    </w:rPr>
                    <w:t>/</w:t>
                  </w:r>
                  <w:r w:rsidR="009D1E7F">
                    <w:rPr>
                      <w:b/>
                      <w:bCs/>
                      <w:lang w:val="uk-UA"/>
                    </w:rPr>
                    <w:t xml:space="preserve"> Одержувач</w:t>
                  </w:r>
                  <w:r w:rsidR="009D1E7F" w:rsidRPr="001A08BC">
                    <w:rPr>
                      <w:b/>
                      <w:bCs/>
                      <w:lang w:val="ru-RU"/>
                    </w:rPr>
                    <w:t>)</w:t>
                  </w:r>
                </w:p>
              </w:tc>
              <w:tc>
                <w:tcPr>
                  <w:tcW w:w="3395" w:type="dxa"/>
                </w:tcPr>
                <w:p w14:paraId="2FD23C68" w14:textId="7819E94F" w:rsidR="00F25B1F" w:rsidRPr="001A08BC" w:rsidRDefault="00D54D25" w:rsidP="00F25B1F">
                  <w:pPr>
                    <w:rPr>
                      <w:lang w:val="ru-RU"/>
                    </w:rPr>
                  </w:pPr>
                  <w:r>
                    <w:rPr>
                      <w:b/>
                      <w:bCs/>
                      <w:lang w:val="uk-UA"/>
                    </w:rPr>
                    <w:t>Приватне акціонерне товариство «Карлсберг Україна»</w:t>
                  </w:r>
                  <w:r w:rsidR="00F25B1F" w:rsidRPr="001A08BC">
                    <w:rPr>
                      <w:lang w:val="ru-RU"/>
                    </w:rPr>
                    <w:t>, зареєстрован</w:t>
                  </w:r>
                  <w:r>
                    <w:rPr>
                      <w:lang w:val="uk-UA"/>
                    </w:rPr>
                    <w:t>е</w:t>
                  </w:r>
                  <w:r w:rsidR="00F25B1F" w:rsidRPr="001A08BC">
                    <w:rPr>
                      <w:lang w:val="ru-RU"/>
                    </w:rPr>
                    <w:t xml:space="preserve"> за адресою: </w:t>
                  </w:r>
                  <w:r>
                    <w:rPr>
                      <w:rFonts w:eastAsia="SimSun" w:cs="Arial"/>
                      <w:sz w:val="20"/>
                      <w:szCs w:val="20"/>
                      <w:lang w:val="uk-UA" w:eastAsia="zh-CN"/>
                    </w:rPr>
                    <w:t>Україна, м. Запоріжжя, вул. Василя Стуса, 6</w:t>
                  </w:r>
                  <w:r w:rsidR="00F25B1F" w:rsidRPr="001A08BC">
                    <w:rPr>
                      <w:lang w:val="ru-RU"/>
                    </w:rPr>
                    <w:t xml:space="preserve">, </w:t>
                  </w:r>
                  <w:r w:rsidRPr="00CC016F">
                    <w:rPr>
                      <w:rFonts w:asciiTheme="minorHAnsi" w:hAnsiTheme="minorHAnsi"/>
                      <w:sz w:val="22"/>
                      <w:szCs w:val="22"/>
                      <w:lang w:val="uk-UA"/>
                    </w:rPr>
                    <w:t>ідентифікацій</w:t>
                  </w:r>
                  <w:r>
                    <w:rPr>
                      <w:rFonts w:asciiTheme="minorHAnsi" w:hAnsiTheme="minorHAnsi"/>
                      <w:sz w:val="22"/>
                      <w:szCs w:val="22"/>
                      <w:lang w:val="uk-UA"/>
                    </w:rPr>
                    <w:t xml:space="preserve">ний </w:t>
                  </w:r>
                  <w:r w:rsidR="00DC4B52" w:rsidRPr="001A08BC">
                    <w:rPr>
                      <w:rFonts w:asciiTheme="minorHAnsi" w:hAnsiTheme="minorHAnsi"/>
                      <w:sz w:val="22"/>
                      <w:szCs w:val="22"/>
                      <w:lang w:val="ru-RU"/>
                    </w:rPr>
                    <w:t xml:space="preserve"> </w:t>
                  </w:r>
                  <w:r>
                    <w:rPr>
                      <w:rFonts w:asciiTheme="minorHAnsi" w:hAnsiTheme="minorHAnsi"/>
                      <w:sz w:val="22"/>
                      <w:szCs w:val="22"/>
                      <w:lang w:val="uk-UA"/>
                    </w:rPr>
                    <w:t xml:space="preserve">код (код ЄДПРОУ) </w:t>
                  </w:r>
                  <w:r w:rsidRPr="001A08BC">
                    <w:rPr>
                      <w:rFonts w:asciiTheme="minorHAnsi" w:hAnsiTheme="minorHAnsi" w:cstheme="minorHAnsi"/>
                      <w:bCs/>
                      <w:sz w:val="22"/>
                      <w:szCs w:val="22"/>
                      <w:lang w:val="ru-RU"/>
                    </w:rPr>
                    <w:t>00377511</w:t>
                  </w:r>
                  <w:r w:rsidR="00CF409F">
                    <w:rPr>
                      <w:rFonts w:asciiTheme="minorHAnsi" w:hAnsiTheme="minorHAnsi" w:cstheme="minorHAnsi"/>
                      <w:bCs/>
                      <w:sz w:val="22"/>
                      <w:szCs w:val="22"/>
                      <w:lang w:val="uk-UA"/>
                    </w:rPr>
                    <w:t xml:space="preserve">, в особі </w:t>
                  </w:r>
                  <w:permStart w:id="1758015313" w:edGrp="everyone"/>
                  <w:r w:rsidR="00CF409F" w:rsidRPr="00B41F48">
                    <w:rPr>
                      <w:rFonts w:asciiTheme="minorHAnsi" w:hAnsiTheme="minorHAnsi" w:cstheme="minorHAnsi"/>
                      <w:bCs/>
                      <w:sz w:val="22"/>
                      <w:szCs w:val="22"/>
                      <w:highlight w:val="yellow"/>
                      <w:lang w:val="uk-UA"/>
                    </w:rPr>
                    <w:t>_______</w:t>
                  </w:r>
                  <w:permEnd w:id="1758015313"/>
                  <w:r w:rsidR="00CF409F">
                    <w:rPr>
                      <w:rFonts w:asciiTheme="minorHAnsi" w:hAnsiTheme="minorHAnsi" w:cstheme="minorHAnsi"/>
                      <w:bCs/>
                      <w:sz w:val="22"/>
                      <w:szCs w:val="22"/>
                      <w:lang w:val="uk-UA"/>
                    </w:rPr>
                    <w:t xml:space="preserve">, що діє на підставі </w:t>
                  </w:r>
                  <w:permStart w:id="1179796392" w:edGrp="everyone"/>
                  <w:r w:rsidR="00CF409F" w:rsidRPr="00B41F48">
                    <w:rPr>
                      <w:rFonts w:asciiTheme="minorHAnsi" w:hAnsiTheme="minorHAnsi" w:cstheme="minorHAnsi"/>
                      <w:bCs/>
                      <w:sz w:val="22"/>
                      <w:szCs w:val="22"/>
                      <w:highlight w:val="yellow"/>
                      <w:lang w:val="uk-UA"/>
                    </w:rPr>
                    <w:t>_____</w:t>
                  </w:r>
                  <w:permEnd w:id="1179796392"/>
                  <w:r w:rsidR="00F25B1F" w:rsidRPr="001A08BC">
                    <w:rPr>
                      <w:lang w:val="ru-RU"/>
                    </w:rPr>
                    <w:t>; та</w:t>
                  </w:r>
                </w:p>
                <w:p w14:paraId="569D0ECD" w14:textId="4BB94057" w:rsidR="00F25B1F" w:rsidRPr="001A08BC" w:rsidRDefault="00F25B1F" w:rsidP="00AB636F">
                  <w:pPr>
                    <w:rPr>
                      <w:lang w:val="ru-RU"/>
                    </w:rPr>
                  </w:pPr>
                  <w:permStart w:id="223482474" w:edGrp="everyone"/>
                  <w:r w:rsidRPr="001A08BC">
                    <w:rPr>
                      <w:b/>
                      <w:bCs/>
                      <w:highlight w:val="yellow"/>
                      <w:lang w:val="ru-RU"/>
                    </w:rPr>
                    <w:t>ЗАЗНАЧИТИ НАЗВУ КОМПАНІЇ ПАРТНЕРА</w:t>
                  </w:r>
                  <w:r w:rsidRPr="001A08BC">
                    <w:rPr>
                      <w:lang w:val="ru-RU"/>
                    </w:rPr>
                    <w:t>, зареєстрована за адресою зазначити адресу за номером зазначити номер компанії</w:t>
                  </w:r>
                  <w:permEnd w:id="223482474"/>
                </w:p>
              </w:tc>
            </w:tr>
            <w:tr w:rsidR="00F25B1F" w:rsidRPr="00E738B8" w14:paraId="203D9974" w14:textId="77777777" w:rsidTr="00B41F48">
              <w:trPr>
                <w:trHeight w:val="3182"/>
              </w:trPr>
              <w:tc>
                <w:tcPr>
                  <w:tcW w:w="995" w:type="dxa"/>
                </w:tcPr>
                <w:p w14:paraId="4EB9B4F8" w14:textId="6E9CB816" w:rsidR="00F25B1F" w:rsidRPr="00F25B1F" w:rsidRDefault="00F25B1F" w:rsidP="00F25B1F">
                  <w:pPr>
                    <w:jc w:val="both"/>
                    <w:rPr>
                      <w:b/>
                      <w:bCs/>
                    </w:rPr>
                  </w:pPr>
                  <w:r w:rsidRPr="00F25B1F">
                    <w:rPr>
                      <w:b/>
                      <w:bCs/>
                    </w:rPr>
                    <w:t>Мета</w:t>
                  </w:r>
                </w:p>
              </w:tc>
              <w:tc>
                <w:tcPr>
                  <w:tcW w:w="3395" w:type="dxa"/>
                </w:tcPr>
                <w:p w14:paraId="4560738C" w14:textId="767E90A0" w:rsidR="00F25B1F" w:rsidRPr="00140E99" w:rsidRDefault="00F25B1F" w:rsidP="00F25B1F">
                  <w:pPr>
                    <w:rPr>
                      <w:highlight w:val="yellow"/>
                      <w:lang w:val="uk-UA"/>
                    </w:rPr>
                  </w:pPr>
                  <w:permStart w:id="1129516514" w:edGrp="everyone"/>
                  <w:r w:rsidRPr="001A08BC">
                    <w:rPr>
                      <w:highlight w:val="yellow"/>
                      <w:lang w:val="ru-RU"/>
                    </w:rPr>
                    <w:t xml:space="preserve">Описати детально запропоновану мету співпраці з партнером, наприклад, надання цінової пропозиції для </w:t>
                  </w:r>
                  <w:r w:rsidRPr="00F25B1F">
                    <w:rPr>
                      <w:highlight w:val="yellow"/>
                    </w:rPr>
                    <w:t>X</w:t>
                  </w:r>
                  <w:r w:rsidRPr="001A08BC">
                    <w:rPr>
                      <w:highlight w:val="yellow"/>
                      <w:lang w:val="ru-RU"/>
                    </w:rPr>
                    <w:t xml:space="preserve"> або проведення переговорів щодо запропонованої ліцензійної угоди для </w:t>
                  </w:r>
                  <w:r w:rsidRPr="00F25B1F">
                    <w:rPr>
                      <w:highlight w:val="yellow"/>
                    </w:rPr>
                    <w:t>X</w:t>
                  </w:r>
                  <w:r w:rsidRPr="001A08BC">
                    <w:rPr>
                      <w:highlight w:val="yellow"/>
                      <w:lang w:val="ru-RU"/>
                    </w:rPr>
                    <w:t xml:space="preserve"> тощо</w:t>
                  </w:r>
                  <w:permEnd w:id="1129516514"/>
                </w:p>
              </w:tc>
            </w:tr>
            <w:tr w:rsidR="00F25B1F" w14:paraId="1CE6A1A8" w14:textId="77777777" w:rsidTr="00B41F48">
              <w:trPr>
                <w:trHeight w:val="1886"/>
              </w:trPr>
              <w:tc>
                <w:tcPr>
                  <w:tcW w:w="995" w:type="dxa"/>
                </w:tcPr>
                <w:p w14:paraId="5B92FEEE" w14:textId="351DB031" w:rsidR="00F25B1F" w:rsidRPr="00F25B1F" w:rsidRDefault="00F25B1F" w:rsidP="00F25B1F">
                  <w:pPr>
                    <w:jc w:val="both"/>
                    <w:rPr>
                      <w:b/>
                      <w:bCs/>
                    </w:rPr>
                  </w:pPr>
                  <w:r w:rsidRPr="00F25B1F">
                    <w:rPr>
                      <w:b/>
                      <w:bCs/>
                    </w:rPr>
                    <w:t>Дата набуття чинності:</w:t>
                  </w:r>
                </w:p>
              </w:tc>
              <w:tc>
                <w:tcPr>
                  <w:tcW w:w="3395" w:type="dxa"/>
                </w:tcPr>
                <w:p w14:paraId="314AC7FA" w14:textId="06BAE29E" w:rsidR="00F25B1F" w:rsidRPr="00F25B1F" w:rsidRDefault="00F25B1F" w:rsidP="00F25B1F">
                  <w:pPr>
                    <w:rPr>
                      <w:highlight w:val="yellow"/>
                    </w:rPr>
                  </w:pPr>
                  <w:permStart w:id="1504601867" w:edGrp="everyone"/>
                  <w:r w:rsidRPr="00F25B1F">
                    <w:rPr>
                      <w:highlight w:val="yellow"/>
                    </w:rPr>
                    <w:t>Зазначити дату</w:t>
                  </w:r>
                  <w:permEnd w:id="1504601867"/>
                </w:p>
              </w:tc>
            </w:tr>
          </w:tbl>
          <w:p w14:paraId="014FCC34" w14:textId="77777777" w:rsidR="00F25B1F" w:rsidRDefault="00F25B1F" w:rsidP="00762438">
            <w:pPr>
              <w:pStyle w:val="Heading1"/>
            </w:pPr>
            <w:r>
              <w:rPr>
                <w:lang w:val="uk-UA"/>
              </w:rPr>
              <w:lastRenderedPageBreak/>
              <w:t>ТЕРМІНИ ТА ВИЗНАЧЕННЯ</w:t>
            </w:r>
          </w:p>
          <w:p w14:paraId="6D599D23" w14:textId="2643FC93" w:rsidR="00F25B1F" w:rsidRPr="007D2DA5" w:rsidRDefault="00F25B1F" w:rsidP="000F5599">
            <w:pPr>
              <w:pStyle w:val="Heading2"/>
            </w:pPr>
            <w:bookmarkStart w:id="0" w:name="_Ref45877854"/>
            <w:r>
              <w:t>У цій Угоді</w:t>
            </w:r>
            <w:r w:rsidRPr="007D2DA5">
              <w:t>:</w:t>
            </w:r>
            <w:bookmarkEnd w:id="0"/>
          </w:p>
          <w:p w14:paraId="21EE350A" w14:textId="77777777" w:rsidR="00F25B1F" w:rsidRPr="001A08BC" w:rsidRDefault="00F25B1F" w:rsidP="00A41C59">
            <w:pPr>
              <w:pStyle w:val="TextUnderH1"/>
              <w:rPr>
                <w:bCs/>
                <w:lang w:val="ru-RU"/>
              </w:rPr>
            </w:pPr>
            <w:r w:rsidRPr="00316A69">
              <w:rPr>
                <w:b/>
                <w:lang w:val="uk-UA"/>
              </w:rPr>
              <w:t xml:space="preserve">Афілійована компанія </w:t>
            </w:r>
            <w:r w:rsidRPr="00316A69">
              <w:rPr>
                <w:lang w:val="uk-UA"/>
              </w:rPr>
              <w:t xml:space="preserve">означає стосовно </w:t>
            </w:r>
            <w:r>
              <w:rPr>
                <w:lang w:val="uk-UA"/>
              </w:rPr>
              <w:t>Сторони</w:t>
            </w:r>
            <w:r w:rsidRPr="00316A69">
              <w:rPr>
                <w:lang w:val="uk-UA"/>
              </w:rPr>
              <w:t xml:space="preserve"> будь-яку іншу юридичну особу, яка є дочірньою або холдинговою компанією </w:t>
            </w:r>
            <w:r>
              <w:rPr>
                <w:lang w:val="uk-UA"/>
              </w:rPr>
              <w:t>Сторони</w:t>
            </w:r>
            <w:r w:rsidRPr="00316A69">
              <w:rPr>
                <w:lang w:val="uk-UA"/>
              </w:rPr>
              <w:t>, або дочірньою чи холдинговою компанією будь-якої такої холдингової компанії</w:t>
            </w:r>
            <w:r w:rsidRPr="001A08BC">
              <w:rPr>
                <w:bCs/>
                <w:lang w:val="ru-RU"/>
              </w:rPr>
              <w:t>;</w:t>
            </w:r>
          </w:p>
          <w:p w14:paraId="4A75803F" w14:textId="77777777" w:rsidR="00F25B1F" w:rsidRPr="00212F90" w:rsidRDefault="00F25B1F" w:rsidP="00A41C59">
            <w:pPr>
              <w:pStyle w:val="TextUnderH1"/>
              <w:rPr>
                <w:lang w:val="uk-UA"/>
              </w:rPr>
            </w:pPr>
            <w:r w:rsidRPr="00A41C59">
              <w:rPr>
                <w:b/>
                <w:bCs/>
                <w:lang w:val="uk-UA"/>
              </w:rPr>
              <w:t>Конфіденційна інформація</w:t>
            </w:r>
            <w:r w:rsidRPr="00316A69">
              <w:rPr>
                <w:lang w:val="uk-UA"/>
              </w:rPr>
              <w:t xml:space="preserve"> означає</w:t>
            </w:r>
            <w:r>
              <w:t>:</w:t>
            </w:r>
          </w:p>
          <w:p w14:paraId="18C5D2E5" w14:textId="0FEBEF7F" w:rsidR="00F25B1F" w:rsidRPr="00DB6B0F" w:rsidRDefault="00F25B1F" w:rsidP="000F5599">
            <w:pPr>
              <w:pStyle w:val="abctextunderH2"/>
            </w:pPr>
            <w:r w:rsidRPr="00316A69">
              <w:rPr>
                <w:rFonts w:eastAsiaTheme="majorEastAsia"/>
              </w:rPr>
              <w:t xml:space="preserve">будь-яку інформацію або дані чутливого та/або конфіденційного характеру (у тому числі будь-які персональні дані у розумінні будь-якого чинного законодавства) у будь-якій формі та які надаються за допомогою будь-яких засобів, що стосуються </w:t>
            </w:r>
            <w:r w:rsidR="002F003A">
              <w:rPr>
                <w:rFonts w:eastAsiaTheme="majorEastAsia"/>
              </w:rPr>
              <w:t>Провайдера</w:t>
            </w:r>
            <w:r>
              <w:rPr>
                <w:rFonts w:eastAsiaTheme="majorEastAsia"/>
              </w:rPr>
              <w:t>,</w:t>
            </w:r>
            <w:r w:rsidRPr="00316A69">
              <w:rPr>
                <w:rFonts w:eastAsiaTheme="majorEastAsia"/>
              </w:rPr>
              <w:t xml:space="preserve"> та будь-якої </w:t>
            </w:r>
            <w:r>
              <w:rPr>
                <w:rFonts w:eastAsiaTheme="majorEastAsia"/>
              </w:rPr>
              <w:t>Афілійованої компанії</w:t>
            </w:r>
            <w:r w:rsidRPr="00316A69">
              <w:rPr>
                <w:rFonts w:eastAsiaTheme="majorEastAsia"/>
              </w:rPr>
              <w:t xml:space="preserve"> та їхніх відповідних компаній (у тому числі працівників, постачальників і клієнтів), яка розкривається або надається прямо чи опосередковано </w:t>
            </w:r>
            <w:r w:rsidR="002F003A">
              <w:rPr>
                <w:rFonts w:eastAsiaTheme="majorEastAsia"/>
              </w:rPr>
              <w:t>Одержувачу</w:t>
            </w:r>
            <w:r>
              <w:rPr>
                <w:rFonts w:eastAsiaTheme="majorEastAsia"/>
              </w:rPr>
              <w:t>,</w:t>
            </w:r>
            <w:r w:rsidRPr="00316A69">
              <w:rPr>
                <w:rFonts w:eastAsiaTheme="majorEastAsia"/>
              </w:rPr>
              <w:t xml:space="preserve"> або </w:t>
            </w:r>
            <w:r>
              <w:rPr>
                <w:rFonts w:eastAsiaTheme="majorEastAsia"/>
              </w:rPr>
              <w:t>її</w:t>
            </w:r>
            <w:r w:rsidRPr="00316A69">
              <w:rPr>
                <w:rFonts w:eastAsiaTheme="majorEastAsia"/>
              </w:rPr>
              <w:t xml:space="preserve"> Представникам протягом діє цієї Угоди або після, і яка позначена або класифікована як «Конфіденційна» (або подібним чином) або обґрунтовано вважатиметься конфіденційною за відповідних обставин;</w:t>
            </w:r>
          </w:p>
          <w:p w14:paraId="78386524" w14:textId="193C85C0" w:rsidR="00F25B1F" w:rsidRDefault="00F25B1F" w:rsidP="000F5599">
            <w:pPr>
              <w:pStyle w:val="abctextunderH2"/>
            </w:pPr>
            <w:r w:rsidRPr="00316A69">
              <w:t xml:space="preserve">інформація, що міститься в неопублікованій заявці на патент </w:t>
            </w:r>
            <w:r w:rsidR="002F003A">
              <w:t>Провайдера</w:t>
            </w:r>
            <w:r w:rsidRPr="00316A69">
              <w:t>, що знаходиться на розгляді;</w:t>
            </w:r>
          </w:p>
          <w:p w14:paraId="268D20FF" w14:textId="4CAEDF9B" w:rsidR="00F25B1F" w:rsidRDefault="00F25B1F" w:rsidP="000F5599">
            <w:pPr>
              <w:pStyle w:val="abctextunderH2"/>
            </w:pPr>
            <w:r w:rsidRPr="00316A69">
              <w:t>записки, огляди, аналізи, звіти та будь-яка інша інформація, розроблена на підставі будь-якої інформації, зазначе</w:t>
            </w:r>
            <w:r w:rsidR="00E44272">
              <w:rPr>
                <w:lang w:val="en-US"/>
              </w:rPr>
              <w:t>rhf</w:t>
            </w:r>
            <w:r w:rsidRPr="00316A69">
              <w:t>ної в цьому визначенні</w:t>
            </w:r>
            <w:r>
              <w:t>;</w:t>
            </w:r>
          </w:p>
          <w:p w14:paraId="0F37A77D" w14:textId="0A6FE796" w:rsidR="00F25B1F" w:rsidRPr="00ED6444" w:rsidRDefault="00F25B1F" w:rsidP="000F5599">
            <w:pPr>
              <w:pStyle w:val="abctextunderH2"/>
            </w:pPr>
            <w:r w:rsidRPr="00316A69">
              <w:t xml:space="preserve">ноу-хау та комерційні таємниці </w:t>
            </w:r>
            <w:permStart w:id="816467640" w:edGrp="everyone"/>
            <w:r w:rsidRPr="00316A69">
              <w:t>(</w:t>
            </w:r>
            <w:r w:rsidR="0088180B" w:rsidRPr="0088180B">
              <w:rPr>
                <w:rStyle w:val="normaltextrun"/>
                <w:color w:val="000000"/>
                <w:highlight w:val="yellow"/>
                <w:bdr w:val="none" w:sz="0" w:space="0" w:color="auto" w:frame="1"/>
              </w:rPr>
              <w:t>як визначено в Директиві ЄС 2016/943</w:t>
            </w:r>
            <w:r w:rsidRPr="00316A69">
              <w:t>)</w:t>
            </w:r>
            <w:permEnd w:id="816467640"/>
            <w:r w:rsidRPr="00316A69">
              <w:t>; і</w:t>
            </w:r>
          </w:p>
          <w:p w14:paraId="65211982" w14:textId="46433313" w:rsidR="00F25B1F" w:rsidRDefault="00F25B1F" w:rsidP="000F5599">
            <w:pPr>
              <w:pStyle w:val="abctextunderH2"/>
            </w:pPr>
            <w:r w:rsidRPr="003F5939">
              <w:t>факт ведення дискусій та переговорів щодо Мети;</w:t>
            </w:r>
          </w:p>
          <w:p w14:paraId="1B0B2896" w14:textId="3967A380" w:rsidR="00285A8C" w:rsidRPr="00967683" w:rsidRDefault="00285A8C" w:rsidP="00285A8C">
            <w:pPr>
              <w:ind w:left="746" w:hanging="426"/>
              <w:rPr>
                <w:lang w:val="uk-UA"/>
              </w:rPr>
            </w:pPr>
            <w:permStart w:id="258809487" w:edGrp="everyone"/>
            <w:r>
              <w:rPr>
                <w:lang w:val="en-US"/>
              </w:rPr>
              <w:t>f</w:t>
            </w:r>
            <w:r w:rsidRPr="001A08BC">
              <w:rPr>
                <w:i/>
                <w:iCs/>
                <w:lang w:val="ru-RU"/>
              </w:rPr>
              <w:t xml:space="preserve">)    </w:t>
            </w:r>
            <w:r w:rsidR="00967683" w:rsidRPr="00967683">
              <w:rPr>
                <w:i/>
                <w:iCs/>
                <w:highlight w:val="yellow"/>
                <w:lang w:val="uk-UA"/>
              </w:rPr>
              <w:t>додатковий пункт для додання специфічної інформації або документів</w:t>
            </w:r>
            <w:r w:rsidR="00EF6B8E">
              <w:rPr>
                <w:i/>
                <w:iCs/>
                <w:lang w:val="uk-UA"/>
              </w:rPr>
              <w:t xml:space="preserve">. </w:t>
            </w:r>
          </w:p>
          <w:permEnd w:id="258809487"/>
          <w:p w14:paraId="41DC8BC9" w14:textId="79DB78E6" w:rsidR="00F25B1F" w:rsidRPr="001A08BC" w:rsidRDefault="002F003A" w:rsidP="00A41C59">
            <w:pPr>
              <w:pStyle w:val="TextUnderH1"/>
              <w:rPr>
                <w:lang w:val="ru-RU"/>
              </w:rPr>
            </w:pPr>
            <w:r>
              <w:rPr>
                <w:b/>
                <w:lang w:val="uk-UA"/>
              </w:rPr>
              <w:t>Провайдер</w:t>
            </w:r>
            <w:r w:rsidR="00F25B1F" w:rsidRPr="00316A69">
              <w:rPr>
                <w:lang w:val="uk-UA"/>
              </w:rPr>
              <w:t xml:space="preserve"> означає Сторону, яка розкриває або надає </w:t>
            </w:r>
            <w:r>
              <w:rPr>
                <w:lang w:val="uk-UA"/>
              </w:rPr>
              <w:t>Одержувачу</w:t>
            </w:r>
            <w:r w:rsidR="00F25B1F" w:rsidRPr="00316A69">
              <w:rPr>
                <w:lang w:val="uk-UA"/>
              </w:rPr>
              <w:t>, Конфіденційну інформацію</w:t>
            </w:r>
            <w:r w:rsidR="00F25B1F">
              <w:rPr>
                <w:lang w:val="uk-UA"/>
              </w:rPr>
              <w:t>;</w:t>
            </w:r>
          </w:p>
          <w:p w14:paraId="44EB65A7" w14:textId="41E3C488" w:rsidR="00F25B1F" w:rsidRPr="001A08BC" w:rsidRDefault="002F003A" w:rsidP="00A41C59">
            <w:pPr>
              <w:pStyle w:val="TextUnderH1"/>
              <w:rPr>
                <w:lang w:val="ru-RU"/>
              </w:rPr>
            </w:pPr>
            <w:r>
              <w:rPr>
                <w:b/>
                <w:lang w:val="uk-UA"/>
              </w:rPr>
              <w:t>Одержувач</w:t>
            </w:r>
            <w:r w:rsidR="00F25B1F" w:rsidRPr="00316A69">
              <w:rPr>
                <w:b/>
                <w:lang w:val="uk-UA"/>
              </w:rPr>
              <w:t>,</w:t>
            </w:r>
            <w:r w:rsidR="00F25B1F" w:rsidRPr="00316A69">
              <w:rPr>
                <w:lang w:val="uk-UA"/>
              </w:rPr>
              <w:t xml:space="preserve"> означає Сторону, яка отримує Конфіденційну інформацію;</w:t>
            </w:r>
          </w:p>
          <w:p w14:paraId="00818179" w14:textId="77777777" w:rsidR="00EF6B8E" w:rsidRDefault="00EF6B8E" w:rsidP="00A41C59">
            <w:pPr>
              <w:pStyle w:val="TextUnderH1"/>
              <w:rPr>
                <w:rFonts w:cs="Times New Roman"/>
                <w:b/>
                <w:lang w:val="uk-UA"/>
              </w:rPr>
            </w:pPr>
          </w:p>
          <w:p w14:paraId="15A78406" w14:textId="2EFB79EF" w:rsidR="00F25B1F" w:rsidRPr="001A08BC" w:rsidRDefault="00F25B1F" w:rsidP="00A41C59">
            <w:pPr>
              <w:pStyle w:val="TextUnderH1"/>
              <w:rPr>
                <w:lang w:val="uk-UA"/>
              </w:rPr>
            </w:pPr>
            <w:r w:rsidRPr="00316A69">
              <w:rPr>
                <w:rFonts w:cs="Times New Roman"/>
                <w:b/>
                <w:lang w:val="uk-UA"/>
              </w:rPr>
              <w:t xml:space="preserve">Представники </w:t>
            </w:r>
            <w:r w:rsidRPr="00316A69">
              <w:rPr>
                <w:lang w:val="uk-UA"/>
              </w:rPr>
              <w:t>означають стосовно Сторони Афілійовану компанію та будь-яку посадову особу, директора, співробітника, консультанта, агента, субпідрядника або будь-яку іншу сторону, що діє від імені такої Сторо</w:t>
            </w:r>
            <w:r>
              <w:rPr>
                <w:lang w:val="uk-UA"/>
              </w:rPr>
              <w:t>ни або її Афілійованої компанії.</w:t>
            </w:r>
          </w:p>
          <w:p w14:paraId="5680912D" w14:textId="77777777" w:rsidR="00F25B1F" w:rsidRPr="001C470A" w:rsidRDefault="00F25B1F" w:rsidP="00762438">
            <w:pPr>
              <w:pStyle w:val="Heading1"/>
              <w:rPr>
                <w:lang w:val="uk-UA"/>
              </w:rPr>
            </w:pPr>
            <w:r w:rsidRPr="001C470A">
              <w:rPr>
                <w:lang w:val="uk-UA"/>
              </w:rPr>
              <w:t>ЗОБОВ'ЯЗАННЯ ЩОДО КОНФІДЕНЦІЙНОСТІ</w:t>
            </w:r>
          </w:p>
          <w:p w14:paraId="1D4E51A1" w14:textId="7DE0C08E" w:rsidR="00F25B1F" w:rsidRPr="00BF21FA" w:rsidRDefault="00F25B1F" w:rsidP="000F5599">
            <w:pPr>
              <w:pStyle w:val="Heading2"/>
            </w:pPr>
            <w:bookmarkStart w:id="1" w:name="_Hlk75350591"/>
            <w:r w:rsidRPr="00BF21FA">
              <w:t xml:space="preserve">Ніщо в цій Угоді не покладає на </w:t>
            </w:r>
            <w:r w:rsidR="002F003A">
              <w:t>Провайдера</w:t>
            </w:r>
            <w:r w:rsidRPr="00BF21FA">
              <w:t xml:space="preserve">, жодних зобов’язань розкривати будь-яку інформацію </w:t>
            </w:r>
            <w:r w:rsidR="002F003A">
              <w:t>Одержувачу</w:t>
            </w:r>
            <w:r w:rsidRPr="00BF21FA">
              <w:t>, та не вимагає від жодної Сторони укласти майбутню угоду будь-якого роду. Кожна Сторона залишає за собою всі права на свою Конфіденційну інформацію.</w:t>
            </w:r>
            <w:bookmarkEnd w:id="1"/>
          </w:p>
          <w:p w14:paraId="609E3EA4" w14:textId="3E8B0478" w:rsidR="00F25B1F" w:rsidRPr="00BF21FA" w:rsidRDefault="007A566E" w:rsidP="000F5599">
            <w:pPr>
              <w:pStyle w:val="Heading2"/>
            </w:pPr>
            <w:r>
              <w:t>Одержувач</w:t>
            </w:r>
            <w:r w:rsidR="00F25B1F" w:rsidRPr="00BF21FA">
              <w:t xml:space="preserve"> зоб</w:t>
            </w:r>
            <w:r w:rsidR="00F25B1F">
              <w:t>о</w:t>
            </w:r>
            <w:r w:rsidR="00F25B1F" w:rsidRPr="00BF21FA">
              <w:t>в’язан</w:t>
            </w:r>
            <w:r>
              <w:t>ий</w:t>
            </w:r>
            <w:r w:rsidR="00F25B1F" w:rsidRPr="00BF21FA">
              <w:t>:</w:t>
            </w:r>
          </w:p>
          <w:p w14:paraId="31D5F96A" w14:textId="77777777" w:rsidR="00F25B1F" w:rsidRPr="00DB6B0F" w:rsidRDefault="00F25B1F" w:rsidP="00F25B1F">
            <w:pPr>
              <w:pStyle w:val="Heading3"/>
            </w:pPr>
            <w:r w:rsidRPr="00316A69">
              <w:rPr>
                <w:lang w:val="uk-UA"/>
              </w:rPr>
              <w:t xml:space="preserve">зберігати секретність і конфіденційність Конфіденційної інформації та не використовувати її, прямо чи опосередковано, не копіювати та не розголошувати, а також не дозволяти використання, копіювання чи розголошення такої інформації або будь-якої її частини, за винятком випадків, передбачених </w:t>
            </w:r>
            <w:r>
              <w:rPr>
                <w:lang w:val="uk-UA"/>
              </w:rPr>
              <w:t>цією Угодою;</w:t>
            </w:r>
          </w:p>
          <w:p w14:paraId="78CE1732" w14:textId="77777777" w:rsidR="00F25B1F" w:rsidRPr="001A08BC" w:rsidRDefault="00F25B1F" w:rsidP="00F25B1F">
            <w:pPr>
              <w:pStyle w:val="Heading3"/>
              <w:rPr>
                <w:lang w:val="ru-RU"/>
              </w:rPr>
            </w:pPr>
            <w:r w:rsidRPr="00316A69">
              <w:rPr>
                <w:lang w:val="uk-UA"/>
              </w:rPr>
              <w:t xml:space="preserve">використовувати Конфіденційну інформацію виключно у зв’язку та в обсязі, необхідному для </w:t>
            </w:r>
            <w:r>
              <w:rPr>
                <w:lang w:val="uk-UA"/>
              </w:rPr>
              <w:t xml:space="preserve">Мети </w:t>
            </w:r>
            <w:r w:rsidRPr="00316A69">
              <w:rPr>
                <w:lang w:val="uk-UA"/>
              </w:rPr>
              <w:t>та не використовувати Конфіденційну інформацію будь-яким іншим чином</w:t>
            </w:r>
            <w:r>
              <w:rPr>
                <w:lang w:val="uk-UA"/>
              </w:rPr>
              <w:t>; та</w:t>
            </w:r>
          </w:p>
          <w:p w14:paraId="155CC224" w14:textId="493DC9F6" w:rsidR="00F25B1F" w:rsidRPr="00DC3655" w:rsidRDefault="00F25B1F" w:rsidP="00F25B1F">
            <w:pPr>
              <w:pStyle w:val="Heading3"/>
              <w:rPr>
                <w:lang w:val="uk-UA"/>
              </w:rPr>
            </w:pPr>
            <w:r w:rsidRPr="00DC3655">
              <w:rPr>
                <w:lang w:val="uk-UA"/>
              </w:rPr>
              <w:t xml:space="preserve">у зв’язку з Метою та </w:t>
            </w:r>
            <w:r>
              <w:rPr>
                <w:lang w:val="uk-UA"/>
              </w:rPr>
              <w:t>відповідно до інструкцій</w:t>
            </w:r>
            <w:r w:rsidRPr="00DC3655">
              <w:rPr>
                <w:lang w:val="uk-UA"/>
              </w:rPr>
              <w:t xml:space="preserve"> </w:t>
            </w:r>
            <w:r w:rsidR="007A566E">
              <w:rPr>
                <w:lang w:val="uk-UA"/>
              </w:rPr>
              <w:t>Провайдера</w:t>
            </w:r>
            <w:r w:rsidRPr="00DC3655">
              <w:rPr>
                <w:lang w:val="uk-UA"/>
              </w:rPr>
              <w:t xml:space="preserve">, спілкуватися лише з тими Представниками </w:t>
            </w:r>
            <w:r w:rsidR="007A566E">
              <w:rPr>
                <w:lang w:val="uk-UA"/>
              </w:rPr>
              <w:t>Провайдера</w:t>
            </w:r>
            <w:r>
              <w:rPr>
                <w:lang w:val="uk-UA"/>
              </w:rPr>
              <w:t>,</w:t>
            </w:r>
            <w:r w:rsidRPr="00DC3655">
              <w:rPr>
                <w:lang w:val="uk-UA"/>
              </w:rPr>
              <w:t xml:space="preserve"> яких </w:t>
            </w:r>
            <w:r w:rsidR="007A566E">
              <w:rPr>
                <w:lang w:val="uk-UA"/>
              </w:rPr>
              <w:t>Провайдер</w:t>
            </w:r>
            <w:r w:rsidRPr="00DC3655">
              <w:rPr>
                <w:lang w:val="uk-UA"/>
              </w:rPr>
              <w:t xml:space="preserve"> може час від часу призначати в письмовій формі.</w:t>
            </w:r>
          </w:p>
          <w:p w14:paraId="2290A4FD" w14:textId="77777777" w:rsidR="00F25B1F" w:rsidRDefault="00F25B1F" w:rsidP="00762438">
            <w:pPr>
              <w:pStyle w:val="Heading1"/>
            </w:pPr>
            <w:r>
              <w:rPr>
                <w:lang w:val="uk-UA"/>
              </w:rPr>
              <w:t>ДОЗВОЛЕНЕ РОЗКРИТТЯ</w:t>
            </w:r>
          </w:p>
          <w:p w14:paraId="22164372" w14:textId="450C6139" w:rsidR="00F25B1F" w:rsidRPr="00DC3655" w:rsidRDefault="007A566E" w:rsidP="000F5599">
            <w:pPr>
              <w:pStyle w:val="Heading2"/>
            </w:pPr>
            <w:r>
              <w:t>Одержувач</w:t>
            </w:r>
            <w:r w:rsidR="00F25B1F" w:rsidRPr="00DC3655">
              <w:t>, може розголошувати Конфіденційну інформацію:</w:t>
            </w:r>
          </w:p>
          <w:p w14:paraId="4B263578" w14:textId="2459163D" w:rsidR="00F25B1F" w:rsidRDefault="00F25B1F" w:rsidP="00F25B1F">
            <w:pPr>
              <w:pStyle w:val="Heading3"/>
              <w:rPr>
                <w:lang w:val="uk-UA"/>
              </w:rPr>
            </w:pPr>
            <w:r w:rsidRPr="00316A69">
              <w:rPr>
                <w:lang w:val="uk-UA"/>
              </w:rPr>
              <w:t xml:space="preserve">лише своїм Представникам, яким вона потрібна для </w:t>
            </w:r>
            <w:r>
              <w:rPr>
                <w:lang w:val="uk-UA"/>
              </w:rPr>
              <w:t>Мети та</w:t>
            </w:r>
            <w:r w:rsidRPr="00316A69">
              <w:rPr>
                <w:lang w:val="uk-UA"/>
              </w:rPr>
              <w:t xml:space="preserve"> за умови, що </w:t>
            </w:r>
            <w:r w:rsidR="007A566E">
              <w:rPr>
                <w:lang w:val="uk-UA"/>
              </w:rPr>
              <w:t>Одержувач</w:t>
            </w:r>
            <w:r w:rsidRPr="00316A69">
              <w:rPr>
                <w:lang w:val="uk-UA"/>
              </w:rPr>
              <w:t xml:space="preserve"> гарантує, що </w:t>
            </w:r>
            <w:r w:rsidR="00F42D1C">
              <w:rPr>
                <w:lang w:val="uk-UA"/>
              </w:rPr>
              <w:t>його</w:t>
            </w:r>
            <w:r w:rsidRPr="00316A69">
              <w:rPr>
                <w:lang w:val="uk-UA"/>
              </w:rPr>
              <w:t xml:space="preserve"> Представники несуть відповідальність за збереження </w:t>
            </w:r>
            <w:r w:rsidRPr="00316A69">
              <w:rPr>
                <w:lang w:val="uk-UA"/>
              </w:rPr>
              <w:lastRenderedPageBreak/>
              <w:t>конфіденційності, еквівалентну зазначеній в цій Угоді; і</w:t>
            </w:r>
          </w:p>
          <w:p w14:paraId="08B6E7C6" w14:textId="77777777" w:rsidR="00B81F63" w:rsidRPr="00B81F63" w:rsidRDefault="00B81F63" w:rsidP="00B81F63">
            <w:pPr>
              <w:rPr>
                <w:lang w:val="uk-UA"/>
              </w:rPr>
            </w:pPr>
          </w:p>
          <w:p w14:paraId="13DE1A42" w14:textId="4A52DC17" w:rsidR="00F25B1F" w:rsidRDefault="00F25B1F" w:rsidP="00F25B1F">
            <w:pPr>
              <w:pStyle w:val="Heading3"/>
              <w:rPr>
                <w:lang w:val="uk-UA"/>
              </w:rPr>
            </w:pPr>
            <w:bookmarkStart w:id="2" w:name="_Hlk75341561"/>
            <w:r w:rsidRPr="00316A69">
              <w:rPr>
                <w:lang w:val="uk-UA"/>
              </w:rPr>
              <w:t xml:space="preserve">у мінімальному обсязі, потрібному відповідно до законів та правил країни юрисдикції </w:t>
            </w:r>
            <w:r w:rsidR="007A566E">
              <w:rPr>
                <w:lang w:val="uk-UA"/>
              </w:rPr>
              <w:t>Одержувача</w:t>
            </w:r>
            <w:r w:rsidRPr="00316A69">
              <w:rPr>
                <w:lang w:val="uk-UA"/>
              </w:rPr>
              <w:t xml:space="preserve">, рішень суду або органу компетентної юрисдикції або правил відповідної фондової біржі. За таких обставин </w:t>
            </w:r>
            <w:r w:rsidR="007A566E">
              <w:rPr>
                <w:lang w:val="uk-UA"/>
              </w:rPr>
              <w:t>Одержувач</w:t>
            </w:r>
            <w:r w:rsidRPr="00316A69">
              <w:rPr>
                <w:lang w:val="uk-UA"/>
              </w:rPr>
              <w:t>, повин</w:t>
            </w:r>
            <w:r w:rsidR="007A566E">
              <w:rPr>
                <w:lang w:val="uk-UA"/>
              </w:rPr>
              <w:t>ен</w:t>
            </w:r>
            <w:r w:rsidRPr="00316A69">
              <w:rPr>
                <w:lang w:val="uk-UA"/>
              </w:rPr>
              <w:t xml:space="preserve"> якомога швидше і в межах, дозволених законом, надати </w:t>
            </w:r>
            <w:r w:rsidR="007A566E">
              <w:rPr>
                <w:lang w:val="uk-UA"/>
              </w:rPr>
              <w:t>Провайдеру</w:t>
            </w:r>
            <w:r w:rsidRPr="00316A69">
              <w:rPr>
                <w:lang w:val="uk-UA"/>
              </w:rPr>
              <w:t xml:space="preserve"> повну інформацію про здійснене або майбутнє розкриття, і співпрацювати </w:t>
            </w:r>
            <w:r w:rsidR="007A566E">
              <w:rPr>
                <w:lang w:val="uk-UA"/>
              </w:rPr>
              <w:t>із</w:t>
            </w:r>
            <w:r w:rsidRPr="00316A69">
              <w:rPr>
                <w:lang w:val="uk-UA"/>
              </w:rPr>
              <w:t xml:space="preserve"> </w:t>
            </w:r>
            <w:r w:rsidR="007A566E">
              <w:rPr>
                <w:lang w:val="uk-UA"/>
              </w:rPr>
              <w:t>Провайдером</w:t>
            </w:r>
            <w:r w:rsidRPr="00316A69">
              <w:rPr>
                <w:lang w:val="uk-UA"/>
              </w:rPr>
              <w:t xml:space="preserve"> для недопущення або обмеження розкриття.</w:t>
            </w:r>
            <w:bookmarkEnd w:id="2"/>
          </w:p>
          <w:p w14:paraId="7B48BA64" w14:textId="77777777" w:rsidR="00B81F63" w:rsidRPr="00FC62F1" w:rsidRDefault="00B81F63" w:rsidP="00FC62F1">
            <w:pPr>
              <w:rPr>
                <w:lang w:val="uk-UA"/>
              </w:rPr>
            </w:pPr>
          </w:p>
          <w:p w14:paraId="4AA20B66" w14:textId="5C9B4A9F" w:rsidR="00F25B1F" w:rsidRPr="007E53E9" w:rsidRDefault="00F42D1C" w:rsidP="000F5599">
            <w:pPr>
              <w:pStyle w:val="Heading2"/>
            </w:pPr>
            <w:r>
              <w:t>Одержувач</w:t>
            </w:r>
            <w:r w:rsidR="00F25B1F" w:rsidRPr="00316A69">
              <w:t xml:space="preserve"> повин</w:t>
            </w:r>
            <w:r>
              <w:t>ен</w:t>
            </w:r>
            <w:r w:rsidR="00F25B1F" w:rsidRPr="00316A69">
              <w:t xml:space="preserve"> негайно, як тільки </w:t>
            </w:r>
            <w:r>
              <w:t>йому</w:t>
            </w:r>
            <w:r w:rsidR="00F25B1F" w:rsidRPr="00316A69">
              <w:t xml:space="preserve"> стане відомо, повідомити </w:t>
            </w:r>
            <w:r>
              <w:t>Провайдера</w:t>
            </w:r>
            <w:r w:rsidR="00F25B1F" w:rsidRPr="00316A69">
              <w:t xml:space="preserve"> про будь-яке несанкціоноване розкриття, неправомірне використання, крадіж</w:t>
            </w:r>
            <w:r w:rsidR="00E44272">
              <w:t>ку</w:t>
            </w:r>
            <w:r w:rsidR="00F25B1F" w:rsidRPr="00316A69">
              <w:t xml:space="preserve"> або випадкову або іншу втрату Конфіденційної інформації </w:t>
            </w:r>
            <w:r>
              <w:t>Провайдера</w:t>
            </w:r>
            <w:r w:rsidR="00F25B1F">
              <w:t>.</w:t>
            </w:r>
          </w:p>
          <w:p w14:paraId="459C3573" w14:textId="77777777" w:rsidR="00F25B1F" w:rsidRPr="00CA36BD" w:rsidRDefault="00F25B1F" w:rsidP="00762438">
            <w:pPr>
              <w:pStyle w:val="Heading1"/>
              <w:rPr>
                <w:lang w:val="uk-UA"/>
              </w:rPr>
            </w:pPr>
            <w:r w:rsidRPr="00CA36BD">
              <w:rPr>
                <w:lang w:val="uk-UA"/>
              </w:rPr>
              <w:t>ОБМЕЖЕННЯ ЩОДО КОНФІДЕНЦІЙНОЇ ІНФОРМАЦІЇ</w:t>
            </w:r>
          </w:p>
          <w:p w14:paraId="14BB5E1D" w14:textId="76FF66FC" w:rsidR="00F25B1F" w:rsidRPr="0029213A" w:rsidRDefault="00F25B1F" w:rsidP="000F5599">
            <w:pPr>
              <w:pStyle w:val="Heading2"/>
            </w:pPr>
            <w:r w:rsidRPr="00316A69">
              <w:t xml:space="preserve">Зобов’язання щодо конфіденційності не поширюються на Конфіденційну інформацію, якщо </w:t>
            </w:r>
            <w:r w:rsidR="008F08E6">
              <w:t>Одержувач</w:t>
            </w:r>
            <w:r w:rsidRPr="00316A69">
              <w:t xml:space="preserve"> може довести </w:t>
            </w:r>
            <w:r w:rsidR="008F08E6">
              <w:t>Провайдеру</w:t>
            </w:r>
            <w:r>
              <w:t>:</w:t>
            </w:r>
          </w:p>
          <w:p w14:paraId="73163023" w14:textId="6B63D677" w:rsidR="00F25B1F" w:rsidRPr="001A08BC" w:rsidRDefault="00F25B1F" w:rsidP="00F25B1F">
            <w:pPr>
              <w:pStyle w:val="Heading3"/>
              <w:rPr>
                <w:lang w:val="ru-RU"/>
              </w:rPr>
            </w:pPr>
            <w:r w:rsidRPr="00316A69">
              <w:rPr>
                <w:lang w:val="uk-UA"/>
              </w:rPr>
              <w:t xml:space="preserve">що така інформація потрапила у відкритий доступ не </w:t>
            </w:r>
            <w:r>
              <w:rPr>
                <w:lang w:val="uk-UA"/>
              </w:rPr>
              <w:t>через порушення Угоди</w:t>
            </w:r>
            <w:r w:rsidRPr="00316A69">
              <w:rPr>
                <w:lang w:val="uk-UA"/>
              </w:rPr>
              <w:t xml:space="preserve"> </w:t>
            </w:r>
            <w:r w:rsidR="008F08E6">
              <w:rPr>
                <w:lang w:val="uk-UA"/>
              </w:rPr>
              <w:t>Одержувачем</w:t>
            </w:r>
            <w:r w:rsidRPr="00316A69">
              <w:rPr>
                <w:lang w:val="uk-UA"/>
              </w:rPr>
              <w:t xml:space="preserve"> або </w:t>
            </w:r>
            <w:r w:rsidR="008F08E6">
              <w:rPr>
                <w:lang w:val="uk-UA"/>
              </w:rPr>
              <w:t>його</w:t>
            </w:r>
            <w:r w:rsidRPr="00316A69">
              <w:rPr>
                <w:lang w:val="uk-UA"/>
              </w:rPr>
              <w:t xml:space="preserve"> Представник</w:t>
            </w:r>
            <w:r>
              <w:rPr>
                <w:lang w:val="uk-UA"/>
              </w:rPr>
              <w:t>ами;</w:t>
            </w:r>
          </w:p>
          <w:p w14:paraId="354191FF" w14:textId="582E2A34" w:rsidR="00F25B1F" w:rsidRPr="001A08BC" w:rsidRDefault="00F25B1F" w:rsidP="00F25B1F">
            <w:pPr>
              <w:pStyle w:val="Heading3"/>
              <w:rPr>
                <w:lang w:val="ru-RU"/>
              </w:rPr>
            </w:pPr>
            <w:r w:rsidRPr="00316A69">
              <w:rPr>
                <w:lang w:val="uk-UA"/>
              </w:rPr>
              <w:t xml:space="preserve">що </w:t>
            </w:r>
            <w:r w:rsidR="008F08E6">
              <w:rPr>
                <w:lang w:val="uk-UA"/>
              </w:rPr>
              <w:t>Одержувач</w:t>
            </w:r>
            <w:r w:rsidRPr="00316A69">
              <w:rPr>
                <w:lang w:val="uk-UA"/>
              </w:rPr>
              <w:t xml:space="preserve"> володіє такою інформацією на законних підставах, і що вона була надана їй незалежною третьою стороною, не пов’язаною зобов’язаннями щодо збереження конфіденційності перед </w:t>
            </w:r>
            <w:r w:rsidR="008F08E6">
              <w:rPr>
                <w:lang w:val="uk-UA"/>
              </w:rPr>
              <w:t>Провайдером</w:t>
            </w:r>
            <w:r w:rsidRPr="00316A69">
              <w:rPr>
                <w:lang w:val="uk-UA"/>
              </w:rPr>
              <w:t xml:space="preserve"> щодо цієї інформації;</w:t>
            </w:r>
          </w:p>
          <w:p w14:paraId="2F8AB10A" w14:textId="0E1BD190" w:rsidR="00F25B1F" w:rsidRPr="001A08BC" w:rsidRDefault="00F25B1F" w:rsidP="00F25B1F">
            <w:pPr>
              <w:pStyle w:val="Heading3"/>
              <w:rPr>
                <w:lang w:val="ru-RU"/>
              </w:rPr>
            </w:pPr>
            <w:bookmarkStart w:id="3" w:name="_Hlk46140749"/>
            <w:r w:rsidRPr="00316A69">
              <w:rPr>
                <w:lang w:val="uk-UA"/>
              </w:rPr>
              <w:t xml:space="preserve">що така інформація вже була відома </w:t>
            </w:r>
            <w:r w:rsidR="008F08E6">
              <w:rPr>
                <w:lang w:val="uk-UA"/>
              </w:rPr>
              <w:t xml:space="preserve">Одержувачу </w:t>
            </w:r>
            <w:r w:rsidRPr="00316A69">
              <w:rPr>
                <w:lang w:val="uk-UA"/>
              </w:rPr>
              <w:t xml:space="preserve">до її отримання відповідно до цієї Угоди, що підтверджується попередніми письмовими записами </w:t>
            </w:r>
            <w:r w:rsidR="008F08E6">
              <w:rPr>
                <w:lang w:val="uk-UA"/>
              </w:rPr>
              <w:t>Одержувача</w:t>
            </w:r>
            <w:r w:rsidRPr="001A08BC">
              <w:rPr>
                <w:lang w:val="ru-RU"/>
              </w:rPr>
              <w:t xml:space="preserve">; </w:t>
            </w:r>
            <w:r>
              <w:rPr>
                <w:lang w:val="uk-UA"/>
              </w:rPr>
              <w:t>або</w:t>
            </w:r>
          </w:p>
          <w:bookmarkEnd w:id="3"/>
          <w:p w14:paraId="5F7BC503" w14:textId="289075EE" w:rsidR="00B81F63" w:rsidRPr="00B41F48" w:rsidRDefault="00F25B1F" w:rsidP="00B81F63">
            <w:pPr>
              <w:pStyle w:val="Heading3"/>
              <w:rPr>
                <w:lang w:val="uk-UA"/>
              </w:rPr>
            </w:pPr>
            <w:r w:rsidRPr="00316A69">
              <w:rPr>
                <w:lang w:val="uk-UA"/>
              </w:rPr>
              <w:t xml:space="preserve">що така інформація була </w:t>
            </w:r>
            <w:r w:rsidRPr="00316A69">
              <w:rPr>
                <w:lang w:val="uk-UA"/>
              </w:rPr>
              <w:lastRenderedPageBreak/>
              <w:t xml:space="preserve">розроблена </w:t>
            </w:r>
            <w:r w:rsidR="008F08E6">
              <w:rPr>
                <w:lang w:val="uk-UA"/>
              </w:rPr>
              <w:t>Одержувачем</w:t>
            </w:r>
            <w:r w:rsidRPr="00316A69">
              <w:rPr>
                <w:lang w:val="uk-UA"/>
              </w:rPr>
              <w:t xml:space="preserve"> незалежно від Конфіденційної інформації, отриманої відповідно до цієї Угоди</w:t>
            </w:r>
            <w:r>
              <w:rPr>
                <w:lang w:val="uk-UA"/>
              </w:rPr>
              <w:t>.</w:t>
            </w:r>
          </w:p>
          <w:p w14:paraId="5603B9D0" w14:textId="77777777" w:rsidR="00F25B1F" w:rsidRDefault="00F25B1F" w:rsidP="00762438">
            <w:pPr>
              <w:pStyle w:val="Heading1"/>
            </w:pPr>
            <w:r>
              <w:rPr>
                <w:lang w:val="uk-UA"/>
              </w:rPr>
              <w:t>ВІДПОВІДАЛЬНІСТЬ</w:t>
            </w:r>
          </w:p>
          <w:p w14:paraId="67FC3D66" w14:textId="32287259" w:rsidR="00F25B1F" w:rsidRPr="00F24B48" w:rsidRDefault="008F08E6" w:rsidP="000F5599">
            <w:pPr>
              <w:pStyle w:val="Heading2"/>
            </w:pPr>
            <w:r>
              <w:t>Одержувач</w:t>
            </w:r>
            <w:r w:rsidR="00F25B1F" w:rsidRPr="00F24B48">
              <w:t xml:space="preserve"> несе відповідальність за будь-яке порушення цієї Угоди </w:t>
            </w:r>
            <w:r>
              <w:t>його</w:t>
            </w:r>
            <w:r w:rsidR="00F25B1F" w:rsidRPr="00F24B48">
              <w:t xml:space="preserve"> Представниками.</w:t>
            </w:r>
          </w:p>
          <w:p w14:paraId="52CC4DEA" w14:textId="0661DF5D" w:rsidR="00F25B1F" w:rsidRPr="00916237" w:rsidRDefault="008F08E6" w:rsidP="000F5599">
            <w:pPr>
              <w:pStyle w:val="Heading2"/>
            </w:pPr>
            <w:r>
              <w:t>Провайдер</w:t>
            </w:r>
            <w:r w:rsidR="00F25B1F" w:rsidRPr="00916237">
              <w:t xml:space="preserve"> не робить заяв </w:t>
            </w:r>
            <w:r w:rsidR="00F25B1F">
              <w:t>та не надає</w:t>
            </w:r>
            <w:r w:rsidR="00F25B1F" w:rsidRPr="00916237">
              <w:t xml:space="preserve"> гарантій щодо точності або повноти Конфіденційної інформації, яка надається «як є».</w:t>
            </w:r>
          </w:p>
          <w:p w14:paraId="02D5FE60" w14:textId="1C9A7415" w:rsidR="00F25B1F" w:rsidRPr="00916237" w:rsidRDefault="00F25B1F" w:rsidP="000F5599">
            <w:pPr>
              <w:pStyle w:val="Heading2"/>
            </w:pPr>
            <w:r w:rsidRPr="00916237">
              <w:t xml:space="preserve">Жодна зі Сторін не нестиме відповідальності </w:t>
            </w:r>
            <w:r w:rsidR="003D01D0">
              <w:t>за</w:t>
            </w:r>
            <w:r w:rsidRPr="00916237">
              <w:t xml:space="preserve"> договор</w:t>
            </w:r>
            <w:r w:rsidR="003D01D0">
              <w:t>ом</w:t>
            </w:r>
            <w:r w:rsidRPr="00916237">
              <w:t>, делікт</w:t>
            </w:r>
            <w:r w:rsidR="003D01D0">
              <w:t>ом</w:t>
            </w:r>
            <w:r w:rsidRPr="00916237">
              <w:t xml:space="preserve"> (</w:t>
            </w:r>
            <w:r w:rsidR="008F08E6">
              <w:t>включаючи</w:t>
            </w:r>
            <w:r w:rsidRPr="00916237">
              <w:t xml:space="preserve"> недбалість), </w:t>
            </w:r>
            <w:r w:rsidR="00762438">
              <w:t xml:space="preserve">за </w:t>
            </w:r>
            <w:r w:rsidRPr="00916237">
              <w:t>порушенн</w:t>
            </w:r>
            <w:r w:rsidR="003D01D0">
              <w:t>я</w:t>
            </w:r>
            <w:r w:rsidRPr="00916237">
              <w:t xml:space="preserve"> </w:t>
            </w:r>
            <w:r w:rsidR="003D01D0">
              <w:t>встановлених законом обов’язків</w:t>
            </w:r>
            <w:r w:rsidRPr="00916237">
              <w:t xml:space="preserve"> </w:t>
            </w:r>
            <w:r w:rsidR="003D01D0">
              <w:t>або іншим чином за будь-які:</w:t>
            </w:r>
            <w:r w:rsidRPr="00916237">
              <w:t xml:space="preserve"> непрямі</w:t>
            </w:r>
            <w:r w:rsidR="008F08E6">
              <w:t xml:space="preserve"> </w:t>
            </w:r>
            <w:r w:rsidRPr="00916237">
              <w:t xml:space="preserve">або </w:t>
            </w:r>
            <w:r w:rsidR="003D01D0">
              <w:t xml:space="preserve">побічні </w:t>
            </w:r>
            <w:r w:rsidRPr="00916237">
              <w:t xml:space="preserve">збитки, </w:t>
            </w:r>
            <w:r w:rsidR="003D01D0">
              <w:t>або шкоду</w:t>
            </w:r>
            <w:r w:rsidRPr="00916237">
              <w:t>, незалежно від того</w:t>
            </w:r>
            <w:r w:rsidR="00B33305">
              <w:t xml:space="preserve"> </w:t>
            </w:r>
            <w:r w:rsidRPr="00916237">
              <w:t xml:space="preserve">чи були такі збитки або шкода передбачені Сторонами; а також за </w:t>
            </w:r>
            <w:r w:rsidR="003D01D0">
              <w:t>упущену вигоду</w:t>
            </w:r>
            <w:r w:rsidRPr="00916237">
              <w:t xml:space="preserve">, незалежно від того, яким чином </w:t>
            </w:r>
            <w:r>
              <w:t>її</w:t>
            </w:r>
            <w:r w:rsidRPr="00916237">
              <w:t xml:space="preserve"> бул</w:t>
            </w:r>
            <w:r>
              <w:t>о</w:t>
            </w:r>
            <w:r w:rsidRPr="00916237">
              <w:t xml:space="preserve"> завдан</w:t>
            </w:r>
            <w:r>
              <w:t>о</w:t>
            </w:r>
            <w:r w:rsidRPr="00916237">
              <w:t>.</w:t>
            </w:r>
          </w:p>
          <w:p w14:paraId="776D8A21" w14:textId="343BDD67" w:rsidR="00762438" w:rsidRPr="00762438" w:rsidRDefault="00F25B1F" w:rsidP="000F5599">
            <w:pPr>
              <w:pStyle w:val="Heading2"/>
            </w:pPr>
            <w:r w:rsidRPr="00916237">
              <w:t xml:space="preserve">Сторони визнають, що лише відшкодування збитків може не бути відповідним засобом правового захисту у разі порушення цієї Угоди </w:t>
            </w:r>
            <w:r w:rsidR="002933A7">
              <w:t>Одержувачем</w:t>
            </w:r>
            <w:r w:rsidRPr="00916237">
              <w:t xml:space="preserve"> або </w:t>
            </w:r>
            <w:r w:rsidR="002933A7">
              <w:t>його</w:t>
            </w:r>
            <w:r w:rsidRPr="00916237">
              <w:t xml:space="preserve"> Представниками, і </w:t>
            </w:r>
            <w:r w:rsidR="008F08E6">
              <w:t>Провайдер</w:t>
            </w:r>
            <w:r w:rsidRPr="00916237">
              <w:t xml:space="preserve"> може вимагати в будь-якому компетентному суді засобів правового захисту у вигляді судової заборони, реального виконання або подібного засобу у випадку потенційного або фактичного порушення</w:t>
            </w:r>
            <w:r w:rsidR="00762438">
              <w:t>.</w:t>
            </w:r>
          </w:p>
          <w:p w14:paraId="1F310285" w14:textId="040DB46C" w:rsidR="00CE61A8" w:rsidRPr="00A81270" w:rsidRDefault="00762438" w:rsidP="006B32CF">
            <w:pPr>
              <w:ind w:left="604" w:hanging="568"/>
              <w:jc w:val="both"/>
              <w:rPr>
                <w:lang w:val="uk-UA"/>
              </w:rPr>
            </w:pPr>
            <w:permStart w:id="1754223937" w:edGrp="everyone"/>
            <w:r>
              <w:rPr>
                <w:lang w:val="uk-UA"/>
              </w:rPr>
              <w:t>5.5</w:t>
            </w:r>
            <w:r w:rsidR="006B32CF">
              <w:rPr>
                <w:lang w:val="uk-UA"/>
              </w:rPr>
              <w:t xml:space="preserve"> </w:t>
            </w:r>
            <w:r w:rsidR="006B32CF" w:rsidRPr="00B41F48">
              <w:rPr>
                <w:highlight w:val="yellow"/>
                <w:lang w:val="uk-UA"/>
              </w:rPr>
              <w:t xml:space="preserve">Одержувач зобов'язується виплатити Провайдеру штраф в розмірі </w:t>
            </w:r>
            <w:r w:rsidR="006B32CF" w:rsidRPr="00497AC1">
              <w:rPr>
                <w:highlight w:val="green"/>
                <w:lang w:val="uk-UA"/>
              </w:rPr>
              <w:t>«___»</w:t>
            </w:r>
            <w:r w:rsidR="006B32CF" w:rsidRPr="00B41F48">
              <w:rPr>
                <w:highlight w:val="yellow"/>
                <w:lang w:val="uk-UA"/>
              </w:rPr>
              <w:t xml:space="preserve"> за кожне порушення цієї Угоди протягом 30 днів від дати отримання від Провайдера письмового повідомлення про таке порушення. Для уникнення неоднозначного тлумачення, будь-який платіж, який здійснюється Одержувачем на підставі цього пункту, жодним чином не обмежує будь-які інші права Провайдера за цією Угодою або згідно із законом, включаючи право на відшкодування збитків</w:t>
            </w:r>
            <w:r w:rsidR="00A81270" w:rsidRPr="00B41F48">
              <w:rPr>
                <w:highlight w:val="yellow"/>
                <w:lang w:val="uk-UA"/>
              </w:rPr>
              <w:t>.</w:t>
            </w:r>
          </w:p>
          <w:permEnd w:id="1754223937"/>
          <w:p w14:paraId="3241148D" w14:textId="77777777" w:rsidR="00F25B1F" w:rsidRDefault="00F25B1F" w:rsidP="00762438">
            <w:pPr>
              <w:pStyle w:val="Heading1"/>
            </w:pPr>
            <w:r>
              <w:rPr>
                <w:lang w:val="uk-UA"/>
              </w:rPr>
              <w:t>ТЕРМІН ДІЇ</w:t>
            </w:r>
          </w:p>
          <w:p w14:paraId="05BE35A0" w14:textId="77777777" w:rsidR="00F25B1F" w:rsidRDefault="00F25B1F" w:rsidP="000F5599">
            <w:pPr>
              <w:pStyle w:val="Heading2"/>
            </w:pPr>
            <w:r w:rsidRPr="00AA1293">
              <w:t>Відповідно до п.п. 6.2 і 6.3</w:t>
            </w:r>
            <w:r>
              <w:t>,</w:t>
            </w:r>
            <w:r w:rsidRPr="00AA1293">
              <w:t xml:space="preserve"> ця Угода автоматично втрачає чинність, як тільки закінчується Мета, і в будь-якому випадку </w:t>
            </w:r>
            <w:r>
              <w:t xml:space="preserve">не пізніше ніж через один рік з Дати </w:t>
            </w:r>
            <w:r w:rsidRPr="00AA1293">
              <w:t>набуття чинності.</w:t>
            </w:r>
          </w:p>
          <w:p w14:paraId="6D1BEAC7" w14:textId="77777777" w:rsidR="00F25B1F" w:rsidRPr="00916237" w:rsidRDefault="00F25B1F" w:rsidP="000F5599">
            <w:pPr>
              <w:pStyle w:val="Heading2"/>
            </w:pPr>
            <w:r w:rsidRPr="00916237">
              <w:lastRenderedPageBreak/>
              <w:t>Згідно з пунктом 6.3, зобов’язання щодо конфіденційності в цій Угоді закінчуються через п’ять років після закінчення терміну дії або дати розірвання, але замінюються зобов’язаннями щодо конфіденційності, викладеними в будь-якій угоді між Сторонами, що випливає з Мети</w:t>
            </w:r>
            <w:r>
              <w:t>.</w:t>
            </w:r>
          </w:p>
          <w:p w14:paraId="630AC236" w14:textId="77777777" w:rsidR="00F25B1F" w:rsidRDefault="00F25B1F" w:rsidP="000F5599">
            <w:pPr>
              <w:pStyle w:val="Heading2"/>
            </w:pPr>
            <w:r w:rsidRPr="003762D1">
              <w:t>Зобов’язання щодо конфіденційності в цій Угоді продовжуватимуть застосовуватися до будь-якої Конфіденційної інформації до тих пір, поки вона залишається комерційною таємницею відповідно до чинного законодавства.</w:t>
            </w:r>
          </w:p>
          <w:p w14:paraId="2EC97D71" w14:textId="77777777" w:rsidR="00F25B1F" w:rsidRDefault="00F25B1F" w:rsidP="00762438">
            <w:pPr>
              <w:pStyle w:val="Heading1"/>
            </w:pPr>
            <w:r>
              <w:rPr>
                <w:lang w:val="uk-UA"/>
              </w:rPr>
              <w:t>РОЗІРВАННЯ УГОДИ</w:t>
            </w:r>
          </w:p>
          <w:p w14:paraId="02DE1A24" w14:textId="77777777" w:rsidR="00F25B1F" w:rsidRDefault="00F25B1F" w:rsidP="000F5599">
            <w:pPr>
              <w:pStyle w:val="Heading2"/>
            </w:pPr>
            <w:r w:rsidRPr="00854082">
              <w:t>Не впливаючи на будь-які інші доступні їй права або засоби правового захисту, Сторона може припинити дію цієї Угоди, надіславши письмове повідомлення іншій Стороні з негайним набуттям чинності, якщо інша Сторона вчинить суттєве порушення цієї Угоди та не усуне таке порушення протягом чотирнадцяти днів після письмового повідомлення про це іншою Стороною.</w:t>
            </w:r>
          </w:p>
          <w:p w14:paraId="1D9D9280" w14:textId="7A62A0A6" w:rsidR="00F25B1F" w:rsidRDefault="00F25B1F" w:rsidP="000F5599">
            <w:pPr>
              <w:pStyle w:val="Heading2"/>
            </w:pPr>
            <w:r w:rsidRPr="001345FE">
              <w:t xml:space="preserve">Відповідно до п. 7.3, після закінчення терміну дії або припинення дії цієї Угоди, або на запит </w:t>
            </w:r>
            <w:r w:rsidR="002933A7">
              <w:t>Провайдера</w:t>
            </w:r>
            <w:r w:rsidRPr="001345FE">
              <w:t xml:space="preserve">, </w:t>
            </w:r>
            <w:r w:rsidR="002933A7">
              <w:t xml:space="preserve">Одержувач </w:t>
            </w:r>
            <w:r w:rsidRPr="001345FE">
              <w:t>знищує та видаляє, наскільки це можливо, зі своїх комп’ютерів і пристроїв та комп’ютерів і пристроїв своїх Представників всю Конфіденційну інформацію (включно з усіма документами, що містять, зображають або створені з використанням Конфіденційної інформації), що знаходиться у її володінні або під контролем.</w:t>
            </w:r>
          </w:p>
          <w:p w14:paraId="4109ED8D" w14:textId="71A800A3" w:rsidR="00F25B1F" w:rsidRDefault="002933A7" w:rsidP="000F5599">
            <w:pPr>
              <w:pStyle w:val="Heading2"/>
              <w:rPr>
                <w:shd w:val="clear" w:color="auto" w:fill="FFFFFF"/>
              </w:rPr>
            </w:pPr>
            <w:r>
              <w:t>Одержувач</w:t>
            </w:r>
            <w:r w:rsidR="00F25B1F" w:rsidRPr="00316A69">
              <w:t xml:space="preserve"> може зберегти одну копію Конфіденційної інформації </w:t>
            </w:r>
            <w:r>
              <w:t>Провайдера</w:t>
            </w:r>
            <w:r w:rsidR="00F25B1F" w:rsidRPr="00316A69">
              <w:t xml:space="preserve"> лише в обсязі, необхідному для дотримання чинного законодавства, внутрішньої звітності або для забезпечення своїх прав за цією Угодою. Дія цього положення застосовуватиметься до будь-яких документів та матеріалів, які зберігаються </w:t>
            </w:r>
            <w:r>
              <w:t>Одержувачем</w:t>
            </w:r>
            <w:r w:rsidR="00F25B1F" w:rsidRPr="00316A69">
              <w:t xml:space="preserve"> відповідно до цього Розділу.</w:t>
            </w:r>
          </w:p>
          <w:p w14:paraId="34EB1BC8" w14:textId="77777777" w:rsidR="00F25B1F" w:rsidRPr="00695A89" w:rsidRDefault="00F25B1F" w:rsidP="00762438">
            <w:pPr>
              <w:pStyle w:val="Heading1"/>
            </w:pPr>
            <w:r w:rsidRPr="00316A69">
              <w:rPr>
                <w:lang w:val="uk-UA"/>
              </w:rPr>
              <w:t>ПРАВО, ЩО ЗАСТОСОВУЄТЬСЯ</w:t>
            </w:r>
          </w:p>
          <w:p w14:paraId="0AEAD060" w14:textId="0E0418BD" w:rsidR="00B41F48" w:rsidRPr="00EF6B8E" w:rsidRDefault="00F25B1F" w:rsidP="00B41F48">
            <w:pPr>
              <w:pStyle w:val="Heading2"/>
            </w:pPr>
            <w:r w:rsidRPr="00123D4B">
              <w:t>Ця Угода та будь-які суперечки (договірні чи позадоговірні), які можуть виникнути внаслідок або у зв’язку з нею, регулюються та тлумачаться відповідно до законодавства</w:t>
            </w:r>
            <w:r w:rsidR="00B41F48" w:rsidRPr="001A08BC">
              <w:rPr>
                <w:lang w:val="en-GB"/>
              </w:rPr>
              <w:t xml:space="preserve"> </w:t>
            </w:r>
            <w:r w:rsidR="006D0546">
              <w:lastRenderedPageBreak/>
              <w:t>України</w:t>
            </w:r>
            <w:r>
              <w:t>.</w:t>
            </w:r>
          </w:p>
          <w:p w14:paraId="167BB82D" w14:textId="77777777" w:rsidR="00F25B1F" w:rsidRDefault="00F25B1F" w:rsidP="00762438">
            <w:pPr>
              <w:pStyle w:val="Heading1"/>
            </w:pPr>
            <w:r>
              <w:rPr>
                <w:lang w:val="uk-UA"/>
              </w:rPr>
              <w:t>ЮРИСДИКЦІЯ</w:t>
            </w:r>
          </w:p>
          <w:p w14:paraId="1627F0B4" w14:textId="49927E9A" w:rsidR="00F25B1F" w:rsidRDefault="00F25B1F" w:rsidP="000F5599">
            <w:pPr>
              <w:pStyle w:val="Heading2"/>
              <w:rPr>
                <w:lang w:val="ru-RU"/>
              </w:rPr>
            </w:pPr>
            <w:r w:rsidRPr="00123D4B">
              <w:t xml:space="preserve">Сторони підпорядковуються виключній юрисдикції судів </w:t>
            </w:r>
            <w:r w:rsidR="006D0546">
              <w:t>України</w:t>
            </w:r>
            <w:r w:rsidRPr="00123D4B">
              <w:t>для вирішення будь-яких спорів (договірних чи позадоговірних), які можуть виникнути внаслідок або у зв’язку з цією Угодою</w:t>
            </w:r>
            <w:r>
              <w:rPr>
                <w:lang w:val="ru-RU"/>
              </w:rPr>
              <w:t>.</w:t>
            </w:r>
          </w:p>
          <w:p w14:paraId="395A405D" w14:textId="77777777" w:rsidR="00513235" w:rsidRPr="00513235" w:rsidRDefault="00513235" w:rsidP="00513235">
            <w:pPr>
              <w:rPr>
                <w:lang w:val="uk-UA"/>
              </w:rPr>
            </w:pPr>
            <w:r>
              <w:rPr>
                <w:lang w:val="en-US"/>
              </w:rPr>
              <w:t>10</w:t>
            </w:r>
            <w:r>
              <w:rPr>
                <w:lang w:val="uk-UA"/>
              </w:rPr>
              <w:t>. ІНШЕ</w:t>
            </w:r>
          </w:p>
          <w:p w14:paraId="56640F3E" w14:textId="77777777" w:rsidR="00513235" w:rsidRPr="00513235" w:rsidRDefault="00513235" w:rsidP="00513235">
            <w:pPr>
              <w:rPr>
                <w:lang w:val="ru-RU"/>
              </w:rPr>
            </w:pPr>
            <w:r w:rsidRPr="00513235">
              <w:rPr>
                <w:lang w:val="ru-RU"/>
              </w:rPr>
              <w:t>10.1 Ця Угода вважається укладеною і набирає чинності з моменту її підписання Сторонами та скріплення печатками Сторін.</w:t>
            </w:r>
          </w:p>
          <w:p w14:paraId="4CEB8A7E" w14:textId="57A9A719" w:rsidR="00513235" w:rsidRPr="00513235" w:rsidRDefault="00513235" w:rsidP="00513235">
            <w:pPr>
              <w:rPr>
                <w:lang w:val="ru-RU"/>
              </w:rPr>
            </w:pPr>
            <w:r w:rsidRPr="00513235">
              <w:rPr>
                <w:lang w:val="ru-RU"/>
              </w:rPr>
              <w:t>10.2 Ця Угода складена при повному розумінні Сторонами її умов та термінології українською та англійською мовами у двох автентичних примірниках, які мають однакову юридичну силу, - по одному для кожної із Сторін. У разі розбіжностей між українською і англійською версією, перевагу має текст Угоди українською мовою.</w:t>
            </w:r>
          </w:p>
        </w:tc>
        <w:tc>
          <w:tcPr>
            <w:tcW w:w="4678" w:type="dxa"/>
          </w:tcPr>
          <w:p w14:paraId="67D6F97B" w14:textId="77777777" w:rsidR="00FD5BFF" w:rsidRDefault="00FD5BFF" w:rsidP="00FD5BFF">
            <w:pPr>
              <w:jc w:val="center"/>
              <w:rPr>
                <w:rFonts w:cs="Arial"/>
                <w:b/>
                <w:caps/>
                <w:sz w:val="20"/>
                <w:szCs w:val="20"/>
              </w:rPr>
            </w:pPr>
            <w:r w:rsidRPr="0053538C">
              <w:rPr>
                <w:rFonts w:cs="Arial"/>
                <w:b/>
                <w:caps/>
                <w:sz w:val="20"/>
                <w:szCs w:val="20"/>
              </w:rPr>
              <w:lastRenderedPageBreak/>
              <w:t xml:space="preserve">Mutual </w:t>
            </w:r>
            <w:r>
              <w:rPr>
                <w:rFonts w:cs="Arial"/>
                <w:b/>
                <w:caps/>
                <w:sz w:val="20"/>
                <w:szCs w:val="20"/>
              </w:rPr>
              <w:t>NON-DISCLOURE</w:t>
            </w:r>
            <w:r w:rsidRPr="0053538C">
              <w:rPr>
                <w:rFonts w:cs="Arial"/>
                <w:b/>
                <w:caps/>
                <w:sz w:val="20"/>
                <w:szCs w:val="20"/>
              </w:rPr>
              <w:t xml:space="preserve"> Agreement</w:t>
            </w:r>
          </w:p>
          <w:p w14:paraId="534F3EBA" w14:textId="743FB7B3" w:rsidR="002A0234" w:rsidRDefault="00FD5BFF" w:rsidP="00FD5BFF">
            <w:pPr>
              <w:jc w:val="both"/>
              <w:rPr>
                <w:rFonts w:cs="Arial"/>
                <w:szCs w:val="18"/>
              </w:rPr>
            </w:pPr>
            <w:r w:rsidRPr="00892D49">
              <w:t xml:space="preserve">This </w:t>
            </w:r>
            <w:r>
              <w:t>agreement (</w:t>
            </w:r>
            <w:r w:rsidRPr="0053538C">
              <w:rPr>
                <w:b/>
                <w:bCs/>
                <w:szCs w:val="18"/>
              </w:rPr>
              <w:t>Agreement</w:t>
            </w:r>
            <w:r>
              <w:rPr>
                <w:szCs w:val="18"/>
              </w:rPr>
              <w:t>)</w:t>
            </w:r>
            <w:r w:rsidRPr="00892D49">
              <w:rPr>
                <w:szCs w:val="18"/>
              </w:rPr>
              <w:t xml:space="preserve"> sets out the terms and conditions under </w:t>
            </w:r>
            <w:r>
              <w:rPr>
                <w:szCs w:val="18"/>
              </w:rPr>
              <w:t>which the Parties are willing to exchange</w:t>
            </w:r>
            <w:r w:rsidR="002A0234" w:rsidRPr="001A08BC">
              <w:rPr>
                <w:szCs w:val="18"/>
                <w:lang w:val="en-US"/>
              </w:rPr>
              <w:t xml:space="preserve"> (</w:t>
            </w:r>
            <w:r w:rsidR="002A0234" w:rsidRPr="00AB636F">
              <w:rPr>
                <w:lang w:val="en-US"/>
              </w:rPr>
              <w:t xml:space="preserve">each Party </w:t>
            </w:r>
            <w:r w:rsidR="00B471F2">
              <w:rPr>
                <w:lang w:val="en-US"/>
              </w:rPr>
              <w:t>may</w:t>
            </w:r>
            <w:r w:rsidR="002A0234" w:rsidRPr="00AB636F">
              <w:rPr>
                <w:lang w:val="en-US"/>
              </w:rPr>
              <w:t xml:space="preserve"> act as both Recipient and Provider</w:t>
            </w:r>
            <w:r w:rsidR="002A0234" w:rsidRPr="001A08BC">
              <w:rPr>
                <w:szCs w:val="18"/>
                <w:lang w:val="en-US"/>
              </w:rPr>
              <w:t>)</w:t>
            </w:r>
            <w:r>
              <w:rPr>
                <w:szCs w:val="18"/>
              </w:rPr>
              <w:t xml:space="preserve"> Confidential Information </w:t>
            </w:r>
            <w:r w:rsidRPr="00892D49">
              <w:rPr>
                <w:rFonts w:cs="Arial"/>
                <w:szCs w:val="18"/>
              </w:rPr>
              <w:t xml:space="preserve">(words highlighted in </w:t>
            </w:r>
            <w:r w:rsidRPr="00892D49">
              <w:rPr>
                <w:rFonts w:cs="Arial"/>
                <w:b/>
                <w:szCs w:val="18"/>
              </w:rPr>
              <w:t>bold</w:t>
            </w:r>
            <w:r w:rsidRPr="00892D49">
              <w:rPr>
                <w:rFonts w:cs="Arial"/>
                <w:szCs w:val="18"/>
              </w:rPr>
              <w:t xml:space="preserve"> in the table below are definitions</w:t>
            </w:r>
            <w:r>
              <w:rPr>
                <w:rFonts w:cs="Arial"/>
                <w:szCs w:val="18"/>
              </w:rPr>
              <w:t xml:space="preserve">). </w:t>
            </w:r>
          </w:p>
          <w:tbl>
            <w:tblPr>
              <w:tblStyle w:val="TableGrid"/>
              <w:tblW w:w="0" w:type="auto"/>
              <w:tblLook w:val="04A0" w:firstRow="1" w:lastRow="0" w:firstColumn="1" w:lastColumn="0" w:noHBand="0" w:noVBand="1"/>
            </w:tblPr>
            <w:tblGrid>
              <w:gridCol w:w="1377"/>
              <w:gridCol w:w="3075"/>
            </w:tblGrid>
            <w:tr w:rsidR="002971BB" w14:paraId="6B8896D5" w14:textId="77777777" w:rsidTr="00EF6B8E">
              <w:trPr>
                <w:trHeight w:val="5416"/>
              </w:trPr>
              <w:tc>
                <w:tcPr>
                  <w:tcW w:w="1097" w:type="dxa"/>
                </w:tcPr>
                <w:p w14:paraId="2B7EB5FF" w14:textId="71C555B4" w:rsidR="00FD5BFF" w:rsidRPr="002971BB" w:rsidRDefault="002971BB" w:rsidP="00FD5BFF">
                  <w:pPr>
                    <w:jc w:val="both"/>
                    <w:rPr>
                      <w:b/>
                      <w:bCs/>
                      <w:lang w:val="uk-UA"/>
                    </w:rPr>
                  </w:pPr>
                  <w:r>
                    <w:rPr>
                      <w:rFonts w:cs="Arial"/>
                      <w:b/>
                      <w:szCs w:val="18"/>
                    </w:rPr>
                    <w:t xml:space="preserve">Parties </w:t>
                  </w:r>
                  <w:r>
                    <w:rPr>
                      <w:b/>
                      <w:bCs/>
                    </w:rPr>
                    <w:t>(</w:t>
                  </w:r>
                  <w:r w:rsidR="00CE4ADA">
                    <w:rPr>
                      <w:b/>
                      <w:bCs/>
                      <w:lang w:val="en-US"/>
                    </w:rPr>
                    <w:t xml:space="preserve">separately </w:t>
                  </w:r>
                  <w:r w:rsidR="00CE4ADA">
                    <w:rPr>
                      <w:b/>
                      <w:bCs/>
                      <w:lang w:val="uk-UA"/>
                    </w:rPr>
                    <w:t>named</w:t>
                  </w:r>
                  <w:r>
                    <w:rPr>
                      <w:b/>
                      <w:bCs/>
                      <w:lang w:val="uk-UA"/>
                    </w:rPr>
                    <w:t xml:space="preserve"> </w:t>
                  </w:r>
                  <w:r>
                    <w:rPr>
                      <w:b/>
                      <w:bCs/>
                      <w:lang w:val="en-US"/>
                    </w:rPr>
                    <w:t>Party</w:t>
                  </w:r>
                  <w:r>
                    <w:rPr>
                      <w:b/>
                      <w:bCs/>
                      <w:lang w:val="uk-UA"/>
                    </w:rPr>
                    <w:t xml:space="preserve">/ </w:t>
                  </w:r>
                  <w:r>
                    <w:rPr>
                      <w:b/>
                      <w:bCs/>
                      <w:lang w:val="en-US"/>
                    </w:rPr>
                    <w:t>Provider</w:t>
                  </w:r>
                  <w:r>
                    <w:rPr>
                      <w:b/>
                      <w:bCs/>
                      <w:lang w:val="uk-UA"/>
                    </w:rPr>
                    <w:t xml:space="preserve">/ </w:t>
                  </w:r>
                  <w:r>
                    <w:rPr>
                      <w:b/>
                      <w:bCs/>
                      <w:lang w:val="en-US"/>
                    </w:rPr>
                    <w:t>Recipient</w:t>
                  </w:r>
                  <w:r>
                    <w:rPr>
                      <w:b/>
                      <w:bCs/>
                    </w:rPr>
                    <w:t xml:space="preserve">) </w:t>
                  </w:r>
                </w:p>
              </w:tc>
              <w:tc>
                <w:tcPr>
                  <w:tcW w:w="3298" w:type="dxa"/>
                </w:tcPr>
                <w:p w14:paraId="72CBBD21" w14:textId="1FCE670B" w:rsidR="00FD5BFF" w:rsidRPr="00D54D25" w:rsidRDefault="00D54D25" w:rsidP="00FD5BFF">
                  <w:pPr>
                    <w:spacing w:before="120" w:after="120"/>
                  </w:pPr>
                  <w:r w:rsidRPr="00BE5CD6">
                    <w:rPr>
                      <w:b/>
                      <w:sz w:val="20"/>
                      <w:szCs w:val="20"/>
                      <w:lang w:val="en-US"/>
                    </w:rPr>
                    <w:t>P</w:t>
                  </w:r>
                  <w:r>
                    <w:rPr>
                      <w:b/>
                      <w:sz w:val="20"/>
                      <w:szCs w:val="20"/>
                      <w:lang w:val="en-US"/>
                    </w:rPr>
                    <w:t>rivate</w:t>
                  </w:r>
                  <w:r w:rsidRPr="00BE5CD6">
                    <w:rPr>
                      <w:b/>
                      <w:sz w:val="20"/>
                      <w:szCs w:val="20"/>
                      <w:lang w:val="en-US"/>
                    </w:rPr>
                    <w:t xml:space="preserve"> Joint-Stock Company</w:t>
                  </w:r>
                  <w:r w:rsidRPr="000846E7">
                    <w:rPr>
                      <w:sz w:val="20"/>
                      <w:szCs w:val="20"/>
                      <w:lang w:val="en-US"/>
                    </w:rPr>
                    <w:t xml:space="preserve"> </w:t>
                  </w:r>
                  <w:r w:rsidRPr="000846E7">
                    <w:rPr>
                      <w:b/>
                      <w:sz w:val="20"/>
                      <w:szCs w:val="20"/>
                      <w:lang w:val="en-US"/>
                    </w:rPr>
                    <w:t>Carlsberg Ukraine</w:t>
                  </w:r>
                  <w:r w:rsidR="00FD5BFF" w:rsidRPr="00D54D25">
                    <w:t xml:space="preserve">, with registered address </w:t>
                  </w:r>
                  <w:r>
                    <w:rPr>
                      <w:lang w:val="en-US"/>
                    </w:rPr>
                    <w:t xml:space="preserve">at </w:t>
                  </w:r>
                  <w:r w:rsidRPr="000846E7">
                    <w:rPr>
                      <w:sz w:val="20"/>
                      <w:szCs w:val="20"/>
                      <w:lang w:val="en-US"/>
                    </w:rPr>
                    <w:t xml:space="preserve">6, </w:t>
                  </w:r>
                  <w:r>
                    <w:rPr>
                      <w:sz w:val="20"/>
                      <w:szCs w:val="20"/>
                      <w:lang w:val="en-US"/>
                    </w:rPr>
                    <w:t>Vasilia Stusa str., Zapor</w:t>
                  </w:r>
                  <w:r w:rsidR="00E738B8">
                    <w:rPr>
                      <w:sz w:val="20"/>
                      <w:szCs w:val="20"/>
                      <w:lang w:val="en-US"/>
                    </w:rPr>
                    <w:t>i</w:t>
                  </w:r>
                  <w:r>
                    <w:rPr>
                      <w:sz w:val="20"/>
                      <w:szCs w:val="20"/>
                      <w:lang w:val="en-US"/>
                    </w:rPr>
                    <w:t>zhzhia</w:t>
                  </w:r>
                  <w:r w:rsidRPr="000846E7">
                    <w:rPr>
                      <w:sz w:val="20"/>
                      <w:szCs w:val="20"/>
                      <w:lang w:val="en-US"/>
                    </w:rPr>
                    <w:t>, Ukraine</w:t>
                  </w:r>
                  <w:r w:rsidRPr="00D54D25" w:rsidDel="00D54D25">
                    <w:t xml:space="preserve"> </w:t>
                  </w:r>
                  <w:r w:rsidR="00FD5BFF" w:rsidRPr="00D54D25">
                    <w:t xml:space="preserve">and </w:t>
                  </w:r>
                  <w:r w:rsidR="00DC4B52" w:rsidRPr="00CC016F">
                    <w:rPr>
                      <w:rFonts w:asciiTheme="minorHAnsi" w:hAnsiTheme="minorHAnsi"/>
                      <w:sz w:val="22"/>
                      <w:szCs w:val="22"/>
                    </w:rPr>
                    <w:t>company</w:t>
                  </w:r>
                  <w:r w:rsidR="00DC4B52">
                    <w:rPr>
                      <w:rFonts w:asciiTheme="minorHAnsi" w:hAnsiTheme="minorHAnsi"/>
                      <w:sz w:val="22"/>
                      <w:szCs w:val="22"/>
                    </w:rPr>
                    <w:t xml:space="preserve"> </w:t>
                  </w:r>
                  <w:r w:rsidR="00DC4B52" w:rsidRPr="00CC016F">
                    <w:rPr>
                      <w:rFonts w:asciiTheme="minorHAnsi" w:hAnsiTheme="minorHAnsi"/>
                      <w:sz w:val="22"/>
                      <w:szCs w:val="22"/>
                    </w:rPr>
                    <w:t xml:space="preserve">code (EDRPOU) </w:t>
                  </w:r>
                  <w:r w:rsidR="00DC4B52" w:rsidRPr="00E715FE">
                    <w:rPr>
                      <w:rFonts w:asciiTheme="minorHAnsi" w:hAnsiTheme="minorHAnsi" w:cstheme="minorHAnsi"/>
                      <w:bCs/>
                      <w:sz w:val="22"/>
                      <w:szCs w:val="22"/>
                    </w:rPr>
                    <w:t>00377511</w:t>
                  </w:r>
                  <w:r w:rsidR="00CF409F">
                    <w:rPr>
                      <w:rFonts w:asciiTheme="minorHAnsi" w:hAnsiTheme="minorHAnsi" w:cstheme="minorHAnsi"/>
                      <w:bCs/>
                      <w:sz w:val="22"/>
                      <w:szCs w:val="22"/>
                      <w:lang w:val="en-US"/>
                    </w:rPr>
                    <w:t xml:space="preserve">, represented by </w:t>
                  </w:r>
                  <w:permStart w:id="445150419" w:edGrp="everyone"/>
                  <w:r w:rsidR="00CF409F" w:rsidRPr="00B41F48">
                    <w:rPr>
                      <w:rFonts w:asciiTheme="minorHAnsi" w:hAnsiTheme="minorHAnsi" w:cstheme="minorHAnsi"/>
                      <w:bCs/>
                      <w:sz w:val="22"/>
                      <w:szCs w:val="22"/>
                      <w:highlight w:val="yellow"/>
                      <w:lang w:val="en-US"/>
                    </w:rPr>
                    <w:t>____</w:t>
                  </w:r>
                  <w:permEnd w:id="445150419"/>
                  <w:r w:rsidR="00CF409F">
                    <w:rPr>
                      <w:rFonts w:asciiTheme="minorHAnsi" w:hAnsiTheme="minorHAnsi" w:cstheme="minorHAnsi"/>
                      <w:bCs/>
                      <w:sz w:val="22"/>
                      <w:szCs w:val="22"/>
                      <w:lang w:val="en-US"/>
                    </w:rPr>
                    <w:t xml:space="preserve">acting on the basis of </w:t>
                  </w:r>
                  <w:permStart w:id="1851134859" w:edGrp="everyone"/>
                  <w:r w:rsidR="00CF409F" w:rsidRPr="00B41F48">
                    <w:rPr>
                      <w:rFonts w:asciiTheme="minorHAnsi" w:hAnsiTheme="minorHAnsi" w:cstheme="minorHAnsi"/>
                      <w:bCs/>
                      <w:sz w:val="22"/>
                      <w:szCs w:val="22"/>
                      <w:highlight w:val="yellow"/>
                      <w:lang w:val="en-US"/>
                    </w:rPr>
                    <w:t>____</w:t>
                  </w:r>
                  <w:r w:rsidR="00DC4B52" w:rsidRPr="00E715FE">
                    <w:rPr>
                      <w:rFonts w:asciiTheme="minorHAnsi" w:hAnsiTheme="minorHAnsi" w:cstheme="minorHAnsi"/>
                      <w:bCs/>
                      <w:sz w:val="22"/>
                      <w:szCs w:val="22"/>
                      <w:lang w:eastAsia="ru-RU"/>
                    </w:rPr>
                    <w:t xml:space="preserve"> </w:t>
                  </w:r>
                  <w:permEnd w:id="1851134859"/>
                  <w:r w:rsidR="00FD5BFF" w:rsidRPr="00D54D25">
                    <w:t xml:space="preserve">; </w:t>
                  </w:r>
                  <w:r w:rsidR="00FD5BFF" w:rsidRPr="00D54D25">
                    <w:rPr>
                      <w:rFonts w:cs="Arial"/>
                    </w:rPr>
                    <w:t>and</w:t>
                  </w:r>
                </w:p>
                <w:p w14:paraId="4637F396" w14:textId="5A447DC5" w:rsidR="00FD5BFF" w:rsidRDefault="00FD5BFF" w:rsidP="00FD5BFF">
                  <w:pPr>
                    <w:jc w:val="both"/>
                  </w:pPr>
                  <w:permStart w:id="384641460" w:edGrp="everyone"/>
                  <w:r w:rsidRPr="00453E8B">
                    <w:rPr>
                      <w:b/>
                      <w:bCs/>
                      <w:highlight w:val="yellow"/>
                    </w:rPr>
                    <w:t>INSERT FULL NAME OF PARTNER</w:t>
                  </w:r>
                  <w:r>
                    <w:t xml:space="preserve"> </w:t>
                  </w:r>
                  <w:r w:rsidRPr="00892D49">
                    <w:t>with registered address at</w:t>
                  </w:r>
                  <w:r>
                    <w:t xml:space="preserve"> </w:t>
                  </w:r>
                  <w:r w:rsidRPr="001B0DD0">
                    <w:rPr>
                      <w:highlight w:val="yellow"/>
                    </w:rPr>
                    <w:t>insert address</w:t>
                  </w:r>
                  <w:r w:rsidRPr="00892D49">
                    <w:t xml:space="preserve"> and company number</w:t>
                  </w:r>
                  <w:r>
                    <w:t xml:space="preserve"> </w:t>
                  </w:r>
                  <w:r w:rsidRPr="00702F76">
                    <w:rPr>
                      <w:highlight w:val="yellow"/>
                    </w:rPr>
                    <w:t>insert company number</w:t>
                  </w:r>
                  <w:r w:rsidRPr="00892D49">
                    <w:t xml:space="preserve"> </w:t>
                  </w:r>
                  <w:r>
                    <w:t xml:space="preserve"> </w:t>
                  </w:r>
                  <w:permEnd w:id="384641460"/>
                </w:p>
              </w:tc>
            </w:tr>
            <w:tr w:rsidR="002971BB" w14:paraId="66649FE9" w14:textId="77777777" w:rsidTr="00EF6B8E">
              <w:trPr>
                <w:trHeight w:val="3254"/>
              </w:trPr>
              <w:tc>
                <w:tcPr>
                  <w:tcW w:w="1097" w:type="dxa"/>
                </w:tcPr>
                <w:p w14:paraId="720F654F" w14:textId="1FEE64CC" w:rsidR="00FD5BFF" w:rsidRPr="00F25B1F" w:rsidRDefault="00AB636F" w:rsidP="00FD5BFF">
                  <w:pPr>
                    <w:jc w:val="both"/>
                    <w:rPr>
                      <w:b/>
                      <w:bCs/>
                    </w:rPr>
                  </w:pPr>
                  <w:r>
                    <w:rPr>
                      <w:b/>
                      <w:bCs/>
                    </w:rPr>
                    <w:t xml:space="preserve">Purpose </w:t>
                  </w:r>
                </w:p>
              </w:tc>
              <w:tc>
                <w:tcPr>
                  <w:tcW w:w="3298" w:type="dxa"/>
                </w:tcPr>
                <w:p w14:paraId="53AE7252" w14:textId="01346024" w:rsidR="00FD5BFF" w:rsidRPr="00140E99" w:rsidRDefault="00FD5BFF" w:rsidP="00FD5BFF">
                  <w:pPr>
                    <w:rPr>
                      <w:highlight w:val="yellow"/>
                    </w:rPr>
                  </w:pPr>
                  <w:permStart w:id="664602978" w:edGrp="everyone"/>
                  <w:r w:rsidRPr="005F445C">
                    <w:rPr>
                      <w:highlight w:val="yellow"/>
                    </w:rPr>
                    <w:t>Describe in sufficient detail the proposed purpose of the cooperation with partner, e.g. to provide a quote for X, or negotiation of a proposed licence agreement for X in X etc</w:t>
                  </w:r>
                  <w:permEnd w:id="664602978"/>
                </w:p>
              </w:tc>
            </w:tr>
            <w:tr w:rsidR="002971BB" w14:paraId="51393938" w14:textId="77777777" w:rsidTr="00B41F48">
              <w:trPr>
                <w:trHeight w:val="1844"/>
              </w:trPr>
              <w:tc>
                <w:tcPr>
                  <w:tcW w:w="1097" w:type="dxa"/>
                </w:tcPr>
                <w:p w14:paraId="3D578B9B" w14:textId="7EB415A0" w:rsidR="00FD5BFF" w:rsidRPr="00F25B1F" w:rsidRDefault="00FD5BFF" w:rsidP="00FD5BFF">
                  <w:pPr>
                    <w:jc w:val="both"/>
                    <w:rPr>
                      <w:b/>
                      <w:bCs/>
                    </w:rPr>
                  </w:pPr>
                  <w:r w:rsidRPr="008A421F">
                    <w:rPr>
                      <w:rFonts w:cs="Arial"/>
                      <w:b/>
                      <w:szCs w:val="18"/>
                    </w:rPr>
                    <w:t>Effective Date</w:t>
                  </w:r>
                  <w:r>
                    <w:rPr>
                      <w:rFonts w:cs="Arial"/>
                      <w:b/>
                      <w:szCs w:val="18"/>
                    </w:rPr>
                    <w:t xml:space="preserve"> </w:t>
                  </w:r>
                </w:p>
              </w:tc>
              <w:tc>
                <w:tcPr>
                  <w:tcW w:w="3298" w:type="dxa"/>
                </w:tcPr>
                <w:p w14:paraId="62938A9B" w14:textId="5610D4C4" w:rsidR="00FD5BFF" w:rsidRPr="00F25B1F" w:rsidRDefault="00FD5BFF" w:rsidP="00FD5BFF">
                  <w:pPr>
                    <w:rPr>
                      <w:highlight w:val="yellow"/>
                    </w:rPr>
                  </w:pPr>
                  <w:permStart w:id="865740683" w:edGrp="everyone"/>
                  <w:r>
                    <w:rPr>
                      <w:highlight w:val="yellow"/>
                    </w:rPr>
                    <w:t>Insert date</w:t>
                  </w:r>
                  <w:permEnd w:id="865740683"/>
                </w:p>
              </w:tc>
            </w:tr>
          </w:tbl>
          <w:p w14:paraId="6FAF8CE8" w14:textId="50E89C9D" w:rsidR="003367CF" w:rsidRDefault="003367CF" w:rsidP="00762438">
            <w:pPr>
              <w:pStyle w:val="Heading1"/>
              <w:numPr>
                <w:ilvl w:val="0"/>
                <w:numId w:val="13"/>
              </w:numPr>
            </w:pPr>
            <w:r>
              <w:lastRenderedPageBreak/>
              <w:t>DEFINED TERMS</w:t>
            </w:r>
            <w:r w:rsidRPr="007D2DA5">
              <w:t xml:space="preserve"> </w:t>
            </w:r>
          </w:p>
          <w:p w14:paraId="3CBDA62E" w14:textId="77777777" w:rsidR="003367CF" w:rsidRPr="007D2DA5" w:rsidRDefault="003367CF" w:rsidP="000F5599">
            <w:pPr>
              <w:pStyle w:val="Heading2"/>
            </w:pPr>
            <w:r w:rsidRPr="007D2DA5">
              <w:t xml:space="preserve">In this </w:t>
            </w:r>
            <w:r w:rsidRPr="0029213A">
              <w:t>A</w:t>
            </w:r>
            <w:r w:rsidRPr="007D2DA5">
              <w:t xml:space="preserve">greement: </w:t>
            </w:r>
          </w:p>
          <w:p w14:paraId="4601D11D" w14:textId="376EE84F" w:rsidR="00212F90" w:rsidRDefault="003367CF" w:rsidP="00B41F48">
            <w:pPr>
              <w:pStyle w:val="TextUnderH1"/>
            </w:pPr>
            <w:bookmarkStart w:id="4" w:name="_Hlk75868622"/>
            <w:r>
              <w:rPr>
                <w:b/>
              </w:rPr>
              <w:t xml:space="preserve">Affiliate </w:t>
            </w:r>
            <w:r>
              <w:t xml:space="preserve">means </w:t>
            </w:r>
            <w:bookmarkStart w:id="5" w:name="_Hlk75873891"/>
            <w:r>
              <w:t xml:space="preserve">with respect to a Party, </w:t>
            </w:r>
            <w:r w:rsidRPr="00252156">
              <w:t xml:space="preserve">any other legal entity which is from time to time a </w:t>
            </w:r>
            <w:r>
              <w:t>s</w:t>
            </w:r>
            <w:r w:rsidRPr="00252156">
              <w:t xml:space="preserve">ubsidiary or </w:t>
            </w:r>
            <w:r>
              <w:t>h</w:t>
            </w:r>
            <w:r w:rsidRPr="00252156">
              <w:t xml:space="preserve">olding </w:t>
            </w:r>
            <w:r>
              <w:t>c</w:t>
            </w:r>
            <w:r w:rsidRPr="00252156">
              <w:t xml:space="preserve">ompany of that entity or a </w:t>
            </w:r>
            <w:r>
              <w:t>s</w:t>
            </w:r>
            <w:r w:rsidRPr="00252156">
              <w:t xml:space="preserve">ubsidiary or </w:t>
            </w:r>
            <w:r>
              <w:t>h</w:t>
            </w:r>
            <w:r w:rsidRPr="00252156">
              <w:t xml:space="preserve">olding </w:t>
            </w:r>
            <w:r>
              <w:t>c</w:t>
            </w:r>
            <w:r w:rsidRPr="00252156">
              <w:t xml:space="preserve">ompany of any such </w:t>
            </w:r>
            <w:r>
              <w:t>h</w:t>
            </w:r>
            <w:r w:rsidRPr="00252156">
              <w:t xml:space="preserve">olding </w:t>
            </w:r>
            <w:r>
              <w:t>c</w:t>
            </w:r>
            <w:r w:rsidRPr="00252156">
              <w:t>ompany</w:t>
            </w:r>
            <w:bookmarkEnd w:id="4"/>
            <w:bookmarkEnd w:id="5"/>
            <w:r>
              <w:t>;</w:t>
            </w:r>
          </w:p>
          <w:p w14:paraId="6BA169CB" w14:textId="19434D86" w:rsidR="003367CF" w:rsidRDefault="003367CF" w:rsidP="00A41C59">
            <w:pPr>
              <w:pStyle w:val="TextUnderH1"/>
            </w:pPr>
            <w:r w:rsidRPr="00A41C59">
              <w:rPr>
                <w:b/>
                <w:bCs/>
              </w:rPr>
              <w:t>Confidential Information</w:t>
            </w:r>
            <w:r w:rsidRPr="0029213A">
              <w:t xml:space="preserve"> means: </w:t>
            </w:r>
          </w:p>
          <w:p w14:paraId="2A647753" w14:textId="77777777" w:rsidR="003367CF" w:rsidRPr="00DB6B0F" w:rsidRDefault="003367CF" w:rsidP="000F5599">
            <w:pPr>
              <w:pStyle w:val="abctextunderH2"/>
              <w:numPr>
                <w:ilvl w:val="0"/>
                <w:numId w:val="14"/>
              </w:numPr>
            </w:pPr>
            <w:r w:rsidRPr="00CE47E4">
              <w:t>any information or data of a sensitive and/or confidential nature</w:t>
            </w:r>
            <w:r>
              <w:t xml:space="preserve"> (including any personal data within the meaning of any applicable law</w:t>
            </w:r>
            <w:r w:rsidRPr="00CE47E4">
              <w:t>)</w:t>
            </w:r>
            <w:r>
              <w:t xml:space="preserve">, </w:t>
            </w:r>
            <w:r w:rsidRPr="00CE47E4">
              <w:t>in any form and via any medium</w:t>
            </w:r>
            <w:r>
              <w:t>,</w:t>
            </w:r>
            <w:r w:rsidRPr="00CE47E4">
              <w:t xml:space="preserve"> concerning Provider</w:t>
            </w:r>
            <w:r>
              <w:t xml:space="preserve"> and</w:t>
            </w:r>
            <w:r w:rsidRPr="00CE47E4">
              <w:t xml:space="preserve"> </w:t>
            </w:r>
            <w:r>
              <w:t>any Affiliate, and their respective</w:t>
            </w:r>
            <w:r w:rsidRPr="00CE47E4">
              <w:t xml:space="preserve"> business</w:t>
            </w:r>
            <w:r>
              <w:t xml:space="preserve">es (including employees, customers and suppliers) </w:t>
            </w:r>
            <w:r w:rsidRPr="00CE47E4">
              <w:t xml:space="preserve">that </w:t>
            </w:r>
            <w:r>
              <w:t xml:space="preserve">is disclosed or made available </w:t>
            </w:r>
            <w:r w:rsidRPr="00CE47E4">
              <w:t>directly or indirectly to Recipient</w:t>
            </w:r>
            <w:r>
              <w:t xml:space="preserve"> or its Representatives</w:t>
            </w:r>
            <w:r w:rsidRPr="00CE47E4">
              <w:t>, whether</w:t>
            </w:r>
            <w:r>
              <w:t xml:space="preserve"> on</w:t>
            </w:r>
            <w:r w:rsidRPr="00CE47E4">
              <w:t xml:space="preserve"> or after the date of this Agreement</w:t>
            </w:r>
            <w:r>
              <w:t xml:space="preserve"> </w:t>
            </w:r>
            <w:bookmarkStart w:id="6" w:name="_Hlk46132572"/>
            <w:r w:rsidRPr="007E645F">
              <w:t>and which is marked or classified as “Confidential” (or similar) or which would reasonably be co</w:t>
            </w:r>
            <w:r>
              <w:t>n</w:t>
            </w:r>
            <w:r w:rsidRPr="007E645F">
              <w:t>sidered to be confidential in the relevant circumstances</w:t>
            </w:r>
            <w:bookmarkEnd w:id="6"/>
            <w:r w:rsidRPr="00DB6B0F">
              <w:t xml:space="preserve">; </w:t>
            </w:r>
          </w:p>
          <w:p w14:paraId="6B427840" w14:textId="77777777" w:rsidR="003367CF" w:rsidRDefault="003367CF" w:rsidP="000F5599">
            <w:pPr>
              <w:pStyle w:val="abctextunderH2"/>
            </w:pPr>
            <w:r w:rsidRPr="007E645F">
              <w:t>information contained in a pending, non-published patent application of Provider</w:t>
            </w:r>
            <w:r>
              <w:t>;</w:t>
            </w:r>
          </w:p>
          <w:p w14:paraId="700C2BEE" w14:textId="77777777" w:rsidR="003367CF" w:rsidRDefault="003367CF" w:rsidP="000F5599">
            <w:pPr>
              <w:pStyle w:val="abctextunderH2"/>
            </w:pPr>
            <w:r w:rsidRPr="00DB6B0F">
              <w:t xml:space="preserve">notes, reviews, analyses, reports and any other information derived from any of the information described in </w:t>
            </w:r>
            <w:r>
              <w:t>this definition;</w:t>
            </w:r>
          </w:p>
          <w:p w14:paraId="1DFE2CE5" w14:textId="0EE05173" w:rsidR="003367CF" w:rsidRPr="00ED6444" w:rsidRDefault="003367CF" w:rsidP="000F5599">
            <w:pPr>
              <w:pStyle w:val="abctextunderH2"/>
            </w:pPr>
            <w:r>
              <w:t xml:space="preserve">know-how and </w:t>
            </w:r>
            <w:r w:rsidRPr="00A506D0">
              <w:t xml:space="preserve">trade </w:t>
            </w:r>
            <w:r w:rsidRPr="00ED6444">
              <w:t xml:space="preserve">secrets </w:t>
            </w:r>
            <w:bookmarkStart w:id="7" w:name="_Hlk44484543"/>
            <w:permStart w:id="1473581589" w:edGrp="everyone"/>
            <w:r w:rsidRPr="00ED6444">
              <w:t>(</w:t>
            </w:r>
            <w:bookmarkStart w:id="8" w:name="_Hlk44492087"/>
            <w:r w:rsidR="0088180B" w:rsidRPr="0088180B">
              <w:rPr>
                <w:rStyle w:val="spellingerror"/>
                <w:color w:val="000000"/>
                <w:highlight w:val="yellow"/>
                <w:shd w:val="clear" w:color="auto" w:fill="FFFFFF"/>
              </w:rPr>
              <w:t>as</w:t>
            </w:r>
            <w:r w:rsidR="0088180B" w:rsidRPr="0088180B">
              <w:rPr>
                <w:rStyle w:val="normaltextrun"/>
                <w:color w:val="000000"/>
                <w:highlight w:val="yellow"/>
                <w:shd w:val="clear" w:color="auto" w:fill="FFFFFF"/>
              </w:rPr>
              <w:t xml:space="preserve"> </w:t>
            </w:r>
            <w:r w:rsidR="0088180B" w:rsidRPr="0088180B">
              <w:rPr>
                <w:rStyle w:val="spellingerror"/>
                <w:color w:val="000000"/>
                <w:highlight w:val="yellow"/>
                <w:shd w:val="clear" w:color="auto" w:fill="FFFFFF"/>
              </w:rPr>
              <w:t>defined</w:t>
            </w:r>
            <w:r w:rsidR="0088180B" w:rsidRPr="0088180B">
              <w:rPr>
                <w:rStyle w:val="normaltextrun"/>
                <w:color w:val="000000"/>
                <w:highlight w:val="yellow"/>
                <w:shd w:val="clear" w:color="auto" w:fill="FFFFFF"/>
              </w:rPr>
              <w:t xml:space="preserve"> </w:t>
            </w:r>
            <w:r w:rsidR="0088180B" w:rsidRPr="0088180B">
              <w:rPr>
                <w:rStyle w:val="spellingerror"/>
                <w:color w:val="000000"/>
                <w:highlight w:val="yellow"/>
                <w:shd w:val="clear" w:color="auto" w:fill="FFFFFF"/>
              </w:rPr>
              <w:t>in</w:t>
            </w:r>
            <w:r w:rsidR="0088180B" w:rsidRPr="0088180B">
              <w:rPr>
                <w:rStyle w:val="normaltextrun"/>
                <w:color w:val="000000"/>
                <w:highlight w:val="yellow"/>
                <w:shd w:val="clear" w:color="auto" w:fill="FFFFFF"/>
              </w:rPr>
              <w:t xml:space="preserve"> </w:t>
            </w:r>
            <w:r w:rsidR="0088180B" w:rsidRPr="0088180B">
              <w:rPr>
                <w:rStyle w:val="spellingerror"/>
                <w:color w:val="000000"/>
                <w:highlight w:val="yellow"/>
                <w:shd w:val="clear" w:color="auto" w:fill="FFFFFF"/>
              </w:rPr>
              <w:t>accordance</w:t>
            </w:r>
            <w:r w:rsidR="0088180B" w:rsidRPr="0088180B">
              <w:rPr>
                <w:rStyle w:val="normaltextrun"/>
                <w:color w:val="000000"/>
                <w:highlight w:val="yellow"/>
                <w:shd w:val="clear" w:color="auto" w:fill="FFFFFF"/>
              </w:rPr>
              <w:t xml:space="preserve"> </w:t>
            </w:r>
            <w:r w:rsidR="0088180B" w:rsidRPr="0088180B">
              <w:rPr>
                <w:rStyle w:val="spellingerror"/>
                <w:color w:val="000000"/>
                <w:highlight w:val="yellow"/>
                <w:shd w:val="clear" w:color="auto" w:fill="FFFFFF"/>
              </w:rPr>
              <w:t>with</w:t>
            </w:r>
            <w:r w:rsidR="0088180B" w:rsidRPr="0088180B">
              <w:rPr>
                <w:rStyle w:val="normaltextrun"/>
                <w:color w:val="000000"/>
                <w:highlight w:val="yellow"/>
                <w:shd w:val="clear" w:color="auto" w:fill="FFFFFF"/>
              </w:rPr>
              <w:t xml:space="preserve"> EU </w:t>
            </w:r>
            <w:r w:rsidR="0088180B" w:rsidRPr="0088180B">
              <w:rPr>
                <w:rStyle w:val="spellingerror"/>
                <w:color w:val="000000"/>
                <w:highlight w:val="yellow"/>
                <w:shd w:val="clear" w:color="auto" w:fill="FFFFFF"/>
              </w:rPr>
              <w:t>Directive</w:t>
            </w:r>
            <w:r w:rsidR="0088180B" w:rsidRPr="0088180B">
              <w:rPr>
                <w:rStyle w:val="normaltextrun"/>
                <w:color w:val="000000"/>
                <w:highlight w:val="yellow"/>
                <w:shd w:val="clear" w:color="auto" w:fill="FFFFFF"/>
              </w:rPr>
              <w:t xml:space="preserve"> 2016/943</w:t>
            </w:r>
            <w:r w:rsidRPr="00ED6444">
              <w:rPr>
                <w:rFonts w:cs="Segoe UI"/>
                <w:shd w:val="clear" w:color="auto" w:fill="FFFFFF"/>
              </w:rPr>
              <w:t>)</w:t>
            </w:r>
            <w:bookmarkEnd w:id="7"/>
            <w:bookmarkEnd w:id="8"/>
            <w:permEnd w:id="1473581589"/>
            <w:r w:rsidRPr="00ED6444">
              <w:t xml:space="preserve">; </w:t>
            </w:r>
          </w:p>
          <w:p w14:paraId="417B3B47" w14:textId="743F503C" w:rsidR="00285A8C" w:rsidRDefault="003367CF" w:rsidP="000F5599">
            <w:pPr>
              <w:pStyle w:val="abctextunderH2"/>
            </w:pPr>
            <w:r w:rsidRPr="00DB6B0F">
              <w:t xml:space="preserve">the fact that discussions and negotiations are taking place concerning the Purpose; </w:t>
            </w:r>
          </w:p>
          <w:p w14:paraId="3BF60D8D" w14:textId="07985F4E" w:rsidR="00285A8C" w:rsidRPr="00285A8C" w:rsidRDefault="00285A8C" w:rsidP="00285A8C">
            <w:pPr>
              <w:ind w:left="746" w:hanging="426"/>
              <w:rPr>
                <w:lang w:val="en-US"/>
              </w:rPr>
            </w:pPr>
            <w:permStart w:id="1723362163" w:edGrp="everyone"/>
            <w:r>
              <w:rPr>
                <w:lang w:val="en-US"/>
              </w:rPr>
              <w:t xml:space="preserve">f)    </w:t>
            </w:r>
            <w:r w:rsidRPr="00B41F48">
              <w:rPr>
                <w:i/>
                <w:iCs/>
                <w:highlight w:val="yellow"/>
                <w:lang w:val="en-US"/>
              </w:rPr>
              <w:t>additional point for adding some specific documents or information</w:t>
            </w:r>
          </w:p>
          <w:permEnd w:id="1723362163"/>
          <w:p w14:paraId="7D18EF34" w14:textId="77777777" w:rsidR="003367CF" w:rsidRPr="0029213A" w:rsidRDefault="003367CF" w:rsidP="00A41C59">
            <w:pPr>
              <w:pStyle w:val="TextUnderH1"/>
            </w:pPr>
            <w:r w:rsidRPr="007D2DA5">
              <w:rPr>
                <w:b/>
              </w:rPr>
              <w:t>Provider</w:t>
            </w:r>
            <w:r w:rsidRPr="007D2DA5">
              <w:t xml:space="preserve"> means a Party who discloses or makes available Confidential Information to </w:t>
            </w:r>
            <w:r>
              <w:t>Recipient</w:t>
            </w:r>
            <w:r w:rsidRPr="0029213A">
              <w:t>;</w:t>
            </w:r>
          </w:p>
          <w:p w14:paraId="279AD502" w14:textId="78503E01" w:rsidR="00EF6B8E" w:rsidRPr="00EF6B8E" w:rsidRDefault="003367CF" w:rsidP="00EF6B8E">
            <w:pPr>
              <w:pStyle w:val="TextUnderH1"/>
            </w:pPr>
            <w:r>
              <w:rPr>
                <w:b/>
              </w:rPr>
              <w:t>Recipient</w:t>
            </w:r>
            <w:r w:rsidRPr="007D2DA5">
              <w:rPr>
                <w:b/>
              </w:rPr>
              <w:t xml:space="preserve"> </w:t>
            </w:r>
            <w:r w:rsidRPr="007D2DA5">
              <w:t>means a Party who receives or obtains Confidential Information</w:t>
            </w:r>
            <w:r w:rsidRPr="00733086">
              <w:t>;</w:t>
            </w:r>
            <w:r w:rsidRPr="007D2DA5">
              <w:t xml:space="preserve"> </w:t>
            </w:r>
          </w:p>
          <w:p w14:paraId="2E813C85" w14:textId="77777777" w:rsidR="00EF6B8E" w:rsidRDefault="00EF6B8E" w:rsidP="00B41F48">
            <w:pPr>
              <w:pStyle w:val="TextUnderH1"/>
              <w:rPr>
                <w:b/>
              </w:rPr>
            </w:pPr>
          </w:p>
          <w:p w14:paraId="18BBA42B" w14:textId="2204D58D" w:rsidR="00B41F48" w:rsidRDefault="003367CF" w:rsidP="00B41F48">
            <w:pPr>
              <w:pStyle w:val="TextUnderH1"/>
            </w:pPr>
            <w:r>
              <w:rPr>
                <w:b/>
              </w:rPr>
              <w:t xml:space="preserve">Representatives </w:t>
            </w:r>
            <w:r w:rsidRPr="00EB491E">
              <w:t>means</w:t>
            </w:r>
            <w:r w:rsidRPr="00EB491E">
              <w:rPr>
                <w:b/>
              </w:rPr>
              <w:t xml:space="preserve"> </w:t>
            </w:r>
            <w:r w:rsidRPr="00EB491E">
              <w:t xml:space="preserve">in respect of a Party, </w:t>
            </w:r>
            <w:r>
              <w:t xml:space="preserve">an Affiliate of that Party and </w:t>
            </w:r>
            <w:r w:rsidRPr="00EB491E">
              <w:t>any officer, direct</w:t>
            </w:r>
            <w:r>
              <w:t>or, employee, consultant, agent or</w:t>
            </w:r>
            <w:r w:rsidRPr="00EB491E">
              <w:t xml:space="preserve"> sub-contractor acting on </w:t>
            </w:r>
            <w:r>
              <w:t xml:space="preserve">behalf </w:t>
            </w:r>
            <w:r w:rsidRPr="00EB491E">
              <w:t>of such Party</w:t>
            </w:r>
            <w:r>
              <w:t xml:space="preserve"> or its Affiliate.</w:t>
            </w:r>
          </w:p>
          <w:p w14:paraId="0C3F8AB6" w14:textId="0180912F" w:rsidR="00FC62F1" w:rsidRDefault="003367CF" w:rsidP="00762438">
            <w:pPr>
              <w:pStyle w:val="Heading1"/>
            </w:pPr>
            <w:r>
              <w:t xml:space="preserve">CONFIDENTIALITY </w:t>
            </w:r>
            <w:r w:rsidRPr="00733086">
              <w:t>OBLIGATION</w:t>
            </w:r>
            <w:r>
              <w:t>S</w:t>
            </w:r>
            <w:r w:rsidRPr="007D2DA5">
              <w:t xml:space="preserve"> </w:t>
            </w:r>
          </w:p>
          <w:p w14:paraId="3C4E567F" w14:textId="77777777" w:rsidR="00B81F63" w:rsidRPr="00B81F63" w:rsidRDefault="00B81F63" w:rsidP="00B81F63"/>
          <w:p w14:paraId="67ABC220" w14:textId="07511C3D" w:rsidR="00FC62F1" w:rsidRPr="00FC62F1" w:rsidRDefault="003367CF" w:rsidP="000F5599">
            <w:pPr>
              <w:pStyle w:val="Heading2"/>
            </w:pPr>
            <w:r>
              <w:t>N</w:t>
            </w:r>
            <w:r w:rsidRPr="0029213A">
              <w:t>othing in this Agreement places any obligation on Provider to disclose any information to Recipient</w:t>
            </w:r>
            <w:r>
              <w:t xml:space="preserve"> or requires a Party to enter into a future agreement of any kind. E</w:t>
            </w:r>
            <w:r w:rsidRPr="001B0DD0">
              <w:t xml:space="preserve">ach </w:t>
            </w:r>
            <w:r>
              <w:t>P</w:t>
            </w:r>
            <w:r w:rsidRPr="001B0DD0">
              <w:t xml:space="preserve">arty reserves all rights in its Confidential Information. </w:t>
            </w:r>
          </w:p>
          <w:p w14:paraId="7070ABBE" w14:textId="3123F2DC" w:rsidR="00FC62F1" w:rsidRPr="00FC62F1" w:rsidRDefault="003367CF" w:rsidP="000F5599">
            <w:pPr>
              <w:pStyle w:val="Heading2"/>
            </w:pPr>
            <w:r w:rsidRPr="007D2DA5">
              <w:t xml:space="preserve">Recipient </w:t>
            </w:r>
            <w:r w:rsidRPr="00733086">
              <w:t>undertakes</w:t>
            </w:r>
            <w:r w:rsidRPr="007D2DA5">
              <w:t xml:space="preserve"> at all times: </w:t>
            </w:r>
          </w:p>
          <w:p w14:paraId="40C2DF7D" w14:textId="77777777" w:rsidR="00FC62F1" w:rsidRDefault="003367CF" w:rsidP="003367CF">
            <w:pPr>
              <w:pStyle w:val="Heading3"/>
            </w:pPr>
            <w:r>
              <w:t xml:space="preserve">to </w:t>
            </w:r>
            <w:r w:rsidRPr="00DB6B0F">
              <w:t>keep secret and confidential the Confidential Information and not</w:t>
            </w:r>
            <w:r>
              <w:t xml:space="preserve"> to, </w:t>
            </w:r>
            <w:r w:rsidRPr="00DB6B0F">
              <w:t>directly or indirectly, use</w:t>
            </w:r>
            <w:r>
              <w:t>,</w:t>
            </w:r>
            <w:r w:rsidRPr="00DB6B0F">
              <w:t xml:space="preserve"> </w:t>
            </w:r>
            <w:r>
              <w:t xml:space="preserve">copy or disclose, </w:t>
            </w:r>
            <w:r w:rsidRPr="00DB6B0F">
              <w:t xml:space="preserve">or authorise or permit the use, copying or disclosure of the same or any part thereof except in accordance with </w:t>
            </w:r>
            <w:r>
              <w:t>this Agreement</w:t>
            </w:r>
            <w:r w:rsidRPr="00DB6B0F">
              <w:t>;</w:t>
            </w:r>
          </w:p>
          <w:p w14:paraId="51905A43" w14:textId="065AC113" w:rsidR="003367CF" w:rsidRPr="00DB6B0F" w:rsidRDefault="003367CF" w:rsidP="00FC62F1">
            <w:pPr>
              <w:pStyle w:val="Heading3"/>
              <w:numPr>
                <w:ilvl w:val="0"/>
                <w:numId w:val="0"/>
              </w:numPr>
            </w:pPr>
            <w:r w:rsidRPr="00DB6B0F">
              <w:t xml:space="preserve"> </w:t>
            </w:r>
          </w:p>
          <w:p w14:paraId="25AFF1EA" w14:textId="13AC0BF1" w:rsidR="00FC62F1" w:rsidRPr="00FC62F1" w:rsidRDefault="003367CF" w:rsidP="00FC62F1">
            <w:pPr>
              <w:pStyle w:val="Heading3"/>
            </w:pPr>
            <w:r>
              <w:t xml:space="preserve">to </w:t>
            </w:r>
            <w:r w:rsidRPr="00DB6B0F">
              <w:t xml:space="preserve">use the Confidential Information solely in connection with, and to the extent necessary for, the Purpose and not </w:t>
            </w:r>
            <w:r>
              <w:t xml:space="preserve">to </w:t>
            </w:r>
            <w:r w:rsidRPr="00DB6B0F">
              <w:t>use or exploit the Confidential Information in any other way whatsoever; and</w:t>
            </w:r>
          </w:p>
          <w:p w14:paraId="333FA290" w14:textId="0CCC5C6C" w:rsidR="00FC62F1" w:rsidRPr="00FC62F1" w:rsidRDefault="003367CF" w:rsidP="00FC62F1">
            <w:pPr>
              <w:pStyle w:val="Heading3"/>
            </w:pPr>
            <w:r w:rsidRPr="00DB6B0F">
              <w:t xml:space="preserve">in connection with the Purpose, and if instructed by Provider, </w:t>
            </w:r>
            <w:r>
              <w:t xml:space="preserve">to </w:t>
            </w:r>
            <w:r w:rsidRPr="00DB6B0F">
              <w:t>communicate only with such of Provider’s Representatives as Provider may nominate in writing from time to time.</w:t>
            </w:r>
          </w:p>
          <w:p w14:paraId="6A358304" w14:textId="77777777" w:rsidR="003367CF" w:rsidRDefault="003367CF" w:rsidP="00762438">
            <w:pPr>
              <w:pStyle w:val="Heading1"/>
            </w:pPr>
            <w:r w:rsidRPr="007D2DA5">
              <w:t xml:space="preserve">PERMITTED DISCLOSURE </w:t>
            </w:r>
          </w:p>
          <w:p w14:paraId="21F02D36" w14:textId="77777777" w:rsidR="003367CF" w:rsidRPr="0029213A" w:rsidRDefault="003367CF" w:rsidP="000F5599">
            <w:pPr>
              <w:pStyle w:val="Heading2"/>
            </w:pPr>
            <w:r w:rsidRPr="007D2DA5">
              <w:t xml:space="preserve">Recipient may disclose the Confidential Information: </w:t>
            </w:r>
          </w:p>
          <w:p w14:paraId="160334A8" w14:textId="77777777" w:rsidR="003367CF" w:rsidRPr="0029213A" w:rsidRDefault="003367CF" w:rsidP="003367CF">
            <w:pPr>
              <w:pStyle w:val="Heading3"/>
            </w:pPr>
            <w:r w:rsidRPr="007D2DA5">
              <w:t xml:space="preserve">only to those of </w:t>
            </w:r>
            <w:r>
              <w:t xml:space="preserve">its </w:t>
            </w:r>
            <w:r w:rsidRPr="007D2DA5">
              <w:t xml:space="preserve">Representatives that need to know it for the </w:t>
            </w:r>
            <w:r>
              <w:t>Purpose</w:t>
            </w:r>
            <w:r w:rsidRPr="007D2DA5">
              <w:t xml:space="preserve"> and provided always Recipient ensures </w:t>
            </w:r>
            <w:r w:rsidRPr="0029213A">
              <w:t xml:space="preserve">its </w:t>
            </w:r>
            <w:r w:rsidRPr="007D2DA5">
              <w:t xml:space="preserve">Representatives are </w:t>
            </w:r>
            <w:r w:rsidRPr="007D2DA5">
              <w:lastRenderedPageBreak/>
              <w:t xml:space="preserve">bound by </w:t>
            </w:r>
            <w:r w:rsidRPr="007E53E9">
              <w:t>confidentiality obligations equivalent to those set out in this Agreement</w:t>
            </w:r>
            <w:r>
              <w:t xml:space="preserve">; </w:t>
            </w:r>
            <w:r w:rsidRPr="007D2DA5">
              <w:t xml:space="preserve">and </w:t>
            </w:r>
          </w:p>
          <w:p w14:paraId="1407C1D0" w14:textId="77777777" w:rsidR="003367CF" w:rsidRDefault="003367CF" w:rsidP="003367CF">
            <w:pPr>
              <w:pStyle w:val="Heading3"/>
            </w:pPr>
            <w:r w:rsidRPr="007D2DA5">
              <w:t>to the minimum extent required by</w:t>
            </w:r>
            <w:r>
              <w:t xml:space="preserve">: </w:t>
            </w:r>
            <w:r w:rsidRPr="007E53E9">
              <w:t xml:space="preserve">the </w:t>
            </w:r>
            <w:r w:rsidRPr="007D2DA5">
              <w:t>laws or regulations of any country with jurisdiction over Recipient</w:t>
            </w:r>
            <w:r>
              <w:t xml:space="preserve">; </w:t>
            </w:r>
            <w:r w:rsidRPr="007D2DA5">
              <w:t>an order of any court or ruling body of competent jurisdiction</w:t>
            </w:r>
            <w:r>
              <w:t xml:space="preserve">; or </w:t>
            </w:r>
            <w:r w:rsidRPr="007D2DA5">
              <w:t>the rules of any applicable stock exchange.</w:t>
            </w:r>
            <w:r>
              <w:t xml:space="preserve">  </w:t>
            </w:r>
            <w:r w:rsidRPr="007D2DA5">
              <w:t>In such circumstances, Recipient shall</w:t>
            </w:r>
            <w:r>
              <w:t>,</w:t>
            </w:r>
            <w:r w:rsidRPr="007D2DA5">
              <w:t xml:space="preserve"> as soon as possible and to the extent </w:t>
            </w:r>
            <w:r w:rsidRPr="007E53E9">
              <w:t xml:space="preserve">legally </w:t>
            </w:r>
            <w:r w:rsidRPr="007D2DA5">
              <w:t>permitted</w:t>
            </w:r>
            <w:r>
              <w:t>, furnish</w:t>
            </w:r>
            <w:r w:rsidRPr="007D2DA5">
              <w:t xml:space="preserve"> Provider </w:t>
            </w:r>
            <w:r w:rsidRPr="007E53E9">
              <w:t xml:space="preserve">with full </w:t>
            </w:r>
            <w:r w:rsidRPr="007D2DA5">
              <w:t>details of the disclosure that will be or has been made</w:t>
            </w:r>
            <w:r>
              <w:t xml:space="preserve"> </w:t>
            </w:r>
            <w:bookmarkStart w:id="9" w:name="_Hlk45878185"/>
            <w:r>
              <w:t xml:space="preserve">and </w:t>
            </w:r>
            <w:bookmarkStart w:id="10" w:name="_Hlk46140716"/>
            <w:r w:rsidRPr="00846465">
              <w:t xml:space="preserve">cooperate with any reasonable attempt by </w:t>
            </w:r>
            <w:r>
              <w:t>Provider</w:t>
            </w:r>
            <w:r w:rsidRPr="00846465">
              <w:t xml:space="preserve"> to oppose or restrict the disclosure</w:t>
            </w:r>
            <w:bookmarkEnd w:id="9"/>
            <w:bookmarkEnd w:id="10"/>
            <w:r>
              <w:t>.</w:t>
            </w:r>
          </w:p>
          <w:p w14:paraId="08A3058F" w14:textId="77777777" w:rsidR="003367CF" w:rsidRPr="007E53E9" w:rsidRDefault="003367CF" w:rsidP="000F5599">
            <w:pPr>
              <w:pStyle w:val="Heading2"/>
            </w:pPr>
            <w:r>
              <w:t>Recipient</w:t>
            </w:r>
            <w:r w:rsidRPr="00900964">
              <w:t xml:space="preserve"> shall</w:t>
            </w:r>
            <w:r>
              <w:t>,</w:t>
            </w:r>
            <w:r w:rsidRPr="00900964">
              <w:t xml:space="preserve"> immediately upon becoming aware of the same, give notice to </w:t>
            </w:r>
            <w:r>
              <w:t>Provider</w:t>
            </w:r>
            <w:r w:rsidRPr="00900964">
              <w:t xml:space="preserve"> of any unauthorised disclosure, misuse, theft or other loss of </w:t>
            </w:r>
            <w:r>
              <w:t xml:space="preserve">Provider’s </w:t>
            </w:r>
            <w:r w:rsidRPr="00900964">
              <w:t>Confidential Information, w</w:t>
            </w:r>
            <w:r>
              <w:t>hether inadvertent or otherwise</w:t>
            </w:r>
            <w:r w:rsidRPr="007D2DA5">
              <w:t>.</w:t>
            </w:r>
          </w:p>
          <w:p w14:paraId="7118ECE1" w14:textId="77777777" w:rsidR="003367CF" w:rsidRDefault="003367CF" w:rsidP="00762438">
            <w:pPr>
              <w:pStyle w:val="Heading1"/>
            </w:pPr>
            <w:r w:rsidRPr="007D2DA5">
              <w:t xml:space="preserve">LIMITS ON CONFIDENTIAL INFORMATION </w:t>
            </w:r>
            <w:r>
              <w:t xml:space="preserve"> </w:t>
            </w:r>
          </w:p>
          <w:p w14:paraId="64445AD6" w14:textId="77777777" w:rsidR="003367CF" w:rsidRPr="0029213A" w:rsidRDefault="003367CF" w:rsidP="000F5599">
            <w:pPr>
              <w:pStyle w:val="Heading2"/>
            </w:pPr>
            <w:r w:rsidRPr="007D2DA5">
              <w:t xml:space="preserve">The </w:t>
            </w:r>
            <w:r>
              <w:t xml:space="preserve">confidentiality </w:t>
            </w:r>
            <w:r w:rsidRPr="007D2DA5">
              <w:t xml:space="preserve">obligations in this Agreement shall </w:t>
            </w:r>
            <w:r>
              <w:t xml:space="preserve">not apply </w:t>
            </w:r>
            <w:r w:rsidRPr="007D2DA5">
              <w:t xml:space="preserve">to </w:t>
            </w:r>
            <w:r>
              <w:t>any Confidential Information that</w:t>
            </w:r>
            <w:r w:rsidRPr="007D2DA5">
              <w:t xml:space="preserve"> Recipient can demonstrate</w:t>
            </w:r>
            <w:r>
              <w:t>,</w:t>
            </w:r>
            <w:r w:rsidRPr="007D2DA5">
              <w:t xml:space="preserve"> to the reasonable satisfaction of Provider</w:t>
            </w:r>
            <w:r>
              <w:t>,</w:t>
            </w:r>
            <w:r w:rsidRPr="007D2DA5">
              <w:t xml:space="preserve"> is: </w:t>
            </w:r>
          </w:p>
          <w:p w14:paraId="2D5DC18C" w14:textId="77777777" w:rsidR="003367CF" w:rsidRPr="0029213A" w:rsidRDefault="003367CF" w:rsidP="003367CF">
            <w:pPr>
              <w:pStyle w:val="Heading3"/>
            </w:pPr>
            <w:r w:rsidRPr="007D2DA5">
              <w:t>in the public domain other than as a result of a breach of this Agreement by Recipient</w:t>
            </w:r>
            <w:r w:rsidRPr="0029213A">
              <w:t xml:space="preserve"> or its Representatives</w:t>
            </w:r>
            <w:r w:rsidRPr="007D2DA5">
              <w:t xml:space="preserve">; </w:t>
            </w:r>
          </w:p>
          <w:p w14:paraId="00D6F0BA" w14:textId="77777777" w:rsidR="003367CF" w:rsidRDefault="003367CF" w:rsidP="003367CF">
            <w:pPr>
              <w:pStyle w:val="Heading3"/>
            </w:pPr>
            <w:r>
              <w:t>l</w:t>
            </w:r>
            <w:r w:rsidRPr="007D2DA5">
              <w:t>awfully in Recipient’s possession and was made available to Recipient by a</w:t>
            </w:r>
            <w:r>
              <w:t>n independent</w:t>
            </w:r>
            <w:r w:rsidRPr="007D2DA5">
              <w:t xml:space="preserve"> third party who was not bound by an obligation of confidentiality to Provider in relation to that information</w:t>
            </w:r>
            <w:r>
              <w:t xml:space="preserve">; </w:t>
            </w:r>
          </w:p>
          <w:p w14:paraId="50DDD361" w14:textId="77777777" w:rsidR="003367CF" w:rsidRPr="007E645F" w:rsidRDefault="003367CF" w:rsidP="003367CF">
            <w:pPr>
              <w:pStyle w:val="Heading3"/>
            </w:pPr>
            <w:r w:rsidRPr="007E645F">
              <w:t>already known to Recipient prior to recei</w:t>
            </w:r>
            <w:r>
              <w:t xml:space="preserve">ving it pursuant to this Agreement, </w:t>
            </w:r>
            <w:r w:rsidRPr="007E645F">
              <w:t>as evidenced by Recipient’s prior written records; or</w:t>
            </w:r>
          </w:p>
          <w:p w14:paraId="690318D6" w14:textId="77777777" w:rsidR="003367CF" w:rsidRDefault="003367CF" w:rsidP="003367CF">
            <w:pPr>
              <w:pStyle w:val="Heading3"/>
            </w:pPr>
            <w:r w:rsidRPr="007E645F">
              <w:lastRenderedPageBreak/>
              <w:t>subsequently developed by or for Recipient independently of the</w:t>
            </w:r>
            <w:r>
              <w:t xml:space="preserve"> Confidential I</w:t>
            </w:r>
            <w:r w:rsidRPr="007E645F">
              <w:t>nformation received pursuant to this Agreement</w:t>
            </w:r>
            <w:r w:rsidRPr="007D2DA5">
              <w:t>.</w:t>
            </w:r>
          </w:p>
          <w:p w14:paraId="36DCC4ED" w14:textId="77777777" w:rsidR="003367CF" w:rsidRDefault="003367CF" w:rsidP="00762438">
            <w:pPr>
              <w:pStyle w:val="Heading1"/>
            </w:pPr>
            <w:r>
              <w:t>LIABILITY</w:t>
            </w:r>
          </w:p>
          <w:p w14:paraId="4E7B8340" w14:textId="77777777" w:rsidR="003367CF" w:rsidRDefault="003367CF" w:rsidP="000F5599">
            <w:pPr>
              <w:pStyle w:val="Heading2"/>
            </w:pPr>
            <w:r w:rsidRPr="007D2DA5">
              <w:t xml:space="preserve">Recipient </w:t>
            </w:r>
            <w:r>
              <w:t>is</w:t>
            </w:r>
            <w:r w:rsidRPr="007E53E9">
              <w:t xml:space="preserve"> responsible for any breach of this Agreement by its Representatives</w:t>
            </w:r>
            <w:r>
              <w:t>.</w:t>
            </w:r>
          </w:p>
          <w:p w14:paraId="73670F34" w14:textId="77777777" w:rsidR="003367CF" w:rsidRPr="0029213A" w:rsidRDefault="003367CF" w:rsidP="000F5599">
            <w:pPr>
              <w:pStyle w:val="Heading2"/>
            </w:pPr>
            <w:r w:rsidRPr="007D2DA5">
              <w:t>Provider makes no representation or warranty in relation to the accuracy or completeness of the Confidential Information</w:t>
            </w:r>
            <w:r>
              <w:t>,</w:t>
            </w:r>
            <w:r w:rsidRPr="0029213A">
              <w:t xml:space="preserve"> which is provided “as is”</w:t>
            </w:r>
            <w:r>
              <w:t>.</w:t>
            </w:r>
          </w:p>
          <w:p w14:paraId="53BF3FBE" w14:textId="77777777" w:rsidR="003367CF" w:rsidRDefault="003367CF" w:rsidP="000F5599">
            <w:pPr>
              <w:pStyle w:val="Heading2"/>
            </w:pPr>
            <w:r>
              <w:t>N</w:t>
            </w:r>
            <w:r w:rsidRPr="009D2E80">
              <w:t>either Party will have any liability whether in contract, tort (including negligence), breach of statutory duty or otherwise for any</w:t>
            </w:r>
            <w:r>
              <w:t>:</w:t>
            </w:r>
            <w:r w:rsidRPr="009D2E80">
              <w:t xml:space="preserve"> indirect or consequential loss or damage</w:t>
            </w:r>
            <w:r>
              <w:t>,</w:t>
            </w:r>
            <w:r w:rsidRPr="00106FFD">
              <w:t xml:space="preserve"> </w:t>
            </w:r>
            <w:r w:rsidRPr="009D2E80">
              <w:t>whether such loss or damage was foreseeable or in the contemplation of the Parties</w:t>
            </w:r>
            <w:r w:rsidRPr="00C77394">
              <w:t>; or loss of profit,</w:t>
            </w:r>
            <w:r>
              <w:t xml:space="preserve"> in each case, </w:t>
            </w:r>
            <w:r w:rsidRPr="009D2E80">
              <w:t>howsoever caused</w:t>
            </w:r>
            <w:r>
              <w:t>.</w:t>
            </w:r>
          </w:p>
          <w:p w14:paraId="6AFD2D9E" w14:textId="4908EBE6" w:rsidR="003367CF" w:rsidRDefault="003367CF" w:rsidP="000F5599">
            <w:pPr>
              <w:pStyle w:val="Heading2"/>
            </w:pPr>
            <w:r>
              <w:t xml:space="preserve">The Parties acknowledge that </w:t>
            </w:r>
            <w:r w:rsidRPr="007D2DA5">
              <w:t xml:space="preserve">damages alone </w:t>
            </w:r>
            <w:r w:rsidRPr="00E20E58">
              <w:t>may not</w:t>
            </w:r>
            <w:r w:rsidRPr="007D2DA5">
              <w:t xml:space="preserve"> be an adequate remedy for a breach of this Agreement by Recipient or its Representatives and Provider may seek</w:t>
            </w:r>
            <w:r>
              <w:t>, in any competent court,</w:t>
            </w:r>
            <w:r w:rsidRPr="007D2DA5">
              <w:t xml:space="preserve"> the remedies of injunction, specific performance or similar for any threatened or actual breach</w:t>
            </w:r>
            <w:r>
              <w:t>.</w:t>
            </w:r>
          </w:p>
          <w:p w14:paraId="764EB87C" w14:textId="77777777" w:rsidR="00B41F48" w:rsidRPr="00B41F48" w:rsidRDefault="00B41F48" w:rsidP="00B41F48">
            <w:pPr>
              <w:rPr>
                <w:lang w:val="uk-UA"/>
              </w:rPr>
            </w:pPr>
          </w:p>
          <w:p w14:paraId="5CA250C9" w14:textId="6346A4EE" w:rsidR="00CE61A8" w:rsidRPr="00B41F48" w:rsidRDefault="00762438" w:rsidP="00B41F48">
            <w:pPr>
              <w:ind w:left="599" w:hanging="567"/>
              <w:jc w:val="both"/>
              <w:rPr>
                <w:lang w:val="en-US"/>
              </w:rPr>
            </w:pPr>
            <w:permStart w:id="657227061" w:edGrp="everyone"/>
            <w:r>
              <w:rPr>
                <w:lang w:val="uk-UA"/>
              </w:rPr>
              <w:t xml:space="preserve">5.5  </w:t>
            </w:r>
            <w:r w:rsidR="006B32CF">
              <w:rPr>
                <w:lang w:val="uk-UA"/>
              </w:rPr>
              <w:t xml:space="preserve"> </w:t>
            </w:r>
            <w:r w:rsidR="006B32CF" w:rsidRPr="006B32CF">
              <w:rPr>
                <w:lang w:val="uk-UA"/>
              </w:rPr>
              <w:t xml:space="preserve">Recipient undertakes to pay the Provider a fine of </w:t>
            </w:r>
            <w:r w:rsidR="006B32CF" w:rsidRPr="00A81270">
              <w:rPr>
                <w:highlight w:val="green"/>
                <w:lang w:val="uk-UA"/>
              </w:rPr>
              <w:t>«</w:t>
            </w:r>
            <w:r w:rsidR="00A81270" w:rsidRPr="00A81270">
              <w:rPr>
                <w:highlight w:val="green"/>
                <w:lang w:val="en-US"/>
              </w:rPr>
              <w:t>__</w:t>
            </w:r>
            <w:r w:rsidR="006B32CF" w:rsidRPr="00A81270">
              <w:rPr>
                <w:highlight w:val="green"/>
                <w:lang w:val="uk-UA"/>
              </w:rPr>
              <w:t>»</w:t>
            </w:r>
            <w:r w:rsidR="006B32CF">
              <w:rPr>
                <w:lang w:val="uk-UA"/>
              </w:rPr>
              <w:t xml:space="preserve"> </w:t>
            </w:r>
            <w:r w:rsidR="006B32CF" w:rsidRPr="006B32CF">
              <w:rPr>
                <w:lang w:val="uk-UA"/>
              </w:rPr>
              <w:t>for each violation of this Agreement within 30 days from the date of receipt of written notice of such violation from the Provider. For the avoidance of doubt, any payment made by the Recipient pursuant to this clause shall in no way limit any other rights of the Provider under this Agreement or at law, including the right to recover damages</w:t>
            </w:r>
            <w:r w:rsidR="006B32CF">
              <w:rPr>
                <w:lang w:val="en-US"/>
              </w:rPr>
              <w:t>.</w:t>
            </w:r>
          </w:p>
          <w:permEnd w:id="657227061"/>
          <w:p w14:paraId="0DCBFF30" w14:textId="77777777" w:rsidR="003367CF" w:rsidRDefault="003367CF" w:rsidP="00762438">
            <w:pPr>
              <w:pStyle w:val="Heading1"/>
            </w:pPr>
            <w:r w:rsidRPr="007D2DA5">
              <w:t>TERM</w:t>
            </w:r>
          </w:p>
          <w:p w14:paraId="6609806B" w14:textId="0A599032" w:rsidR="003367CF" w:rsidRDefault="003367CF" w:rsidP="000F5599">
            <w:pPr>
              <w:pStyle w:val="Heading2"/>
            </w:pPr>
            <w:r>
              <w:t>S</w:t>
            </w:r>
            <w:r w:rsidRPr="007E645F">
              <w:t>ubject always to Clause</w:t>
            </w:r>
            <w:r>
              <w:t>s</w:t>
            </w:r>
            <w:r w:rsidRPr="007E645F">
              <w:t xml:space="preserve"> </w:t>
            </w:r>
            <w:r>
              <w:fldChar w:fldCharType="begin"/>
            </w:r>
            <w:r>
              <w:instrText xml:space="preserve"> REF _Ref45886089 \n \h </w:instrText>
            </w:r>
            <w:r>
              <w:fldChar w:fldCharType="separate"/>
            </w:r>
            <w:r>
              <w:t>6.2</w:t>
            </w:r>
            <w:r>
              <w:fldChar w:fldCharType="end"/>
            </w:r>
            <w:r>
              <w:t xml:space="preserve"> and </w:t>
            </w:r>
            <w:r>
              <w:fldChar w:fldCharType="begin"/>
            </w:r>
            <w:r>
              <w:instrText xml:space="preserve"> REF _Ref45878762 \n \h </w:instrText>
            </w:r>
            <w:r>
              <w:fldChar w:fldCharType="separate"/>
            </w:r>
            <w:r>
              <w:t>6.3</w:t>
            </w:r>
            <w:r>
              <w:fldChar w:fldCharType="end"/>
            </w:r>
            <w:r>
              <w:t xml:space="preserve">, this Agreement will automatically expire </w:t>
            </w:r>
            <w:r w:rsidRPr="00056F3B">
              <w:t xml:space="preserve">as soon as the Purpose comes to an end and in any event </w:t>
            </w:r>
            <w:r>
              <w:t xml:space="preserve">on the first anniversary of </w:t>
            </w:r>
            <w:r w:rsidRPr="007E645F">
              <w:t>the Effective Date</w:t>
            </w:r>
            <w:r>
              <w:t>.</w:t>
            </w:r>
          </w:p>
          <w:p w14:paraId="15907A9D" w14:textId="06BE530C" w:rsidR="003367CF" w:rsidRDefault="003367CF" w:rsidP="000F5599">
            <w:pPr>
              <w:pStyle w:val="Heading2"/>
            </w:pPr>
            <w:bookmarkStart w:id="11" w:name="_Ref45886089"/>
            <w:r>
              <w:t xml:space="preserve">Subject to Clause </w:t>
            </w:r>
            <w:r>
              <w:fldChar w:fldCharType="begin"/>
            </w:r>
            <w:r>
              <w:instrText xml:space="preserve"> REF _Ref45878762 \n \h </w:instrText>
            </w:r>
            <w:r>
              <w:fldChar w:fldCharType="separate"/>
            </w:r>
            <w:r>
              <w:t>6.3</w:t>
            </w:r>
            <w:r>
              <w:fldChar w:fldCharType="end"/>
            </w:r>
            <w:r>
              <w:t xml:space="preserve">, the confidentiality </w:t>
            </w:r>
            <w:r>
              <w:lastRenderedPageBreak/>
              <w:t>obligations in this</w:t>
            </w:r>
            <w:r w:rsidRPr="007D2DA5">
              <w:t xml:space="preserve"> Agreement </w:t>
            </w:r>
            <w:r>
              <w:t xml:space="preserve">shall expire five years after the date of expiry or termination of this Agreement, but shall </w:t>
            </w:r>
            <w:r w:rsidRPr="007D2DA5">
              <w:t xml:space="preserve">be superseded by </w:t>
            </w:r>
            <w:r>
              <w:t>the</w:t>
            </w:r>
            <w:r w:rsidRPr="007D2DA5">
              <w:t xml:space="preserve"> confidentiality obligations set out in </w:t>
            </w:r>
            <w:r w:rsidRPr="0029213A">
              <w:t>any</w:t>
            </w:r>
            <w:r w:rsidRPr="007D2DA5">
              <w:t xml:space="preserve"> agreement </w:t>
            </w:r>
            <w:r>
              <w:t xml:space="preserve">between the Parties </w:t>
            </w:r>
            <w:r w:rsidRPr="007D2DA5">
              <w:t>res</w:t>
            </w:r>
            <w:r w:rsidRPr="0029213A">
              <w:t xml:space="preserve">ulting from the </w:t>
            </w:r>
            <w:r>
              <w:t>Purpose.</w:t>
            </w:r>
            <w:bookmarkEnd w:id="11"/>
          </w:p>
          <w:p w14:paraId="4569315D" w14:textId="671C986E" w:rsidR="00FC62F1" w:rsidRPr="00FC62F1" w:rsidRDefault="003367CF" w:rsidP="000F5599">
            <w:pPr>
              <w:pStyle w:val="Heading2"/>
            </w:pPr>
            <w:bookmarkStart w:id="12" w:name="_Hlk46141016"/>
            <w:bookmarkStart w:id="13" w:name="_Ref45878762"/>
            <w:r w:rsidRPr="007E645F">
              <w:t>The confidentiality obligations in this Agreement will continue to apply to any Confidential Information for as long as it remains a trade secret under applicable laws</w:t>
            </w:r>
            <w:bookmarkEnd w:id="12"/>
            <w:r w:rsidRPr="00503648">
              <w:t>.</w:t>
            </w:r>
            <w:bookmarkEnd w:id="13"/>
          </w:p>
          <w:p w14:paraId="7A9A5EE4" w14:textId="77777777" w:rsidR="003367CF" w:rsidRDefault="003367CF" w:rsidP="00762438">
            <w:pPr>
              <w:pStyle w:val="Heading1"/>
            </w:pPr>
            <w:r>
              <w:t>TERMINATION</w:t>
            </w:r>
          </w:p>
          <w:p w14:paraId="0F3749D7" w14:textId="29D65CFD" w:rsidR="003367CF" w:rsidRDefault="003367CF" w:rsidP="000F5599">
            <w:pPr>
              <w:pStyle w:val="Heading2"/>
            </w:pPr>
            <w:bookmarkStart w:id="14" w:name="_Ref473034863"/>
            <w:r w:rsidRPr="007A262A">
              <w:t>Without affecting any other right or remedy available to it, a Party may terminate this Agreement by giving written notice to the other</w:t>
            </w:r>
            <w:bookmarkEnd w:id="14"/>
            <w:r>
              <w:t xml:space="preserve"> </w:t>
            </w:r>
            <w:r w:rsidRPr="007A262A">
              <w:t xml:space="preserve">with immediate effect if the other </w:t>
            </w:r>
            <w:r>
              <w:t xml:space="preserve">Party </w:t>
            </w:r>
            <w:r w:rsidRPr="007A262A">
              <w:t xml:space="preserve">commits a material breach of this Agreement </w:t>
            </w:r>
            <w:r>
              <w:t>and</w:t>
            </w:r>
            <w:r w:rsidRPr="007A262A">
              <w:t xml:space="preserve"> fails to remedy that breach within a p</w:t>
            </w:r>
            <w:r w:rsidRPr="00352A69">
              <w:t xml:space="preserve">eriod of </w:t>
            </w:r>
            <w:r>
              <w:t>fourteen</w:t>
            </w:r>
            <w:r w:rsidRPr="007A262A">
              <w:t xml:space="preserve"> days after being notified in writing to do so</w:t>
            </w:r>
            <w:r>
              <w:t>.</w:t>
            </w:r>
          </w:p>
          <w:p w14:paraId="357B7F74" w14:textId="77777777" w:rsidR="00FC62F1" w:rsidRPr="00FC62F1" w:rsidRDefault="00FC62F1" w:rsidP="00FC62F1">
            <w:pPr>
              <w:rPr>
                <w:lang w:val="uk-UA"/>
              </w:rPr>
            </w:pPr>
          </w:p>
          <w:p w14:paraId="57187E11" w14:textId="77777777" w:rsidR="003367CF" w:rsidRDefault="003367CF" w:rsidP="000F5599">
            <w:pPr>
              <w:pStyle w:val="Heading2"/>
            </w:pPr>
            <w:bookmarkStart w:id="15" w:name="_Ref66447910"/>
            <w:r>
              <w:t xml:space="preserve">Subject only to Clause </w:t>
            </w:r>
            <w:r>
              <w:fldChar w:fldCharType="begin"/>
            </w:r>
            <w:r>
              <w:instrText xml:space="preserve"> REF _Hlk45878565 \r \h </w:instrText>
            </w:r>
            <w:r>
              <w:fldChar w:fldCharType="separate"/>
            </w:r>
            <w:r>
              <w:t>7.3</w:t>
            </w:r>
            <w:r>
              <w:fldChar w:fldCharType="end"/>
            </w:r>
            <w:r>
              <w:t>, up</w:t>
            </w:r>
            <w:r w:rsidRPr="00900964">
              <w:t xml:space="preserve">on </w:t>
            </w:r>
            <w:r>
              <w:t xml:space="preserve">expiry or </w:t>
            </w:r>
            <w:r w:rsidRPr="00900964">
              <w:t xml:space="preserve">termination of this Agreement, </w:t>
            </w:r>
            <w:r>
              <w:t>or u</w:t>
            </w:r>
            <w:r w:rsidRPr="00900964">
              <w:t>pon request from Provider</w:t>
            </w:r>
            <w:r>
              <w:t>,</w:t>
            </w:r>
            <w:r w:rsidRPr="00900964">
              <w:t xml:space="preserve"> Recipient shall destroy </w:t>
            </w:r>
            <w:r>
              <w:t xml:space="preserve">and erase, to the extent reasonably possible, from </w:t>
            </w:r>
            <w:r w:rsidRPr="0029213A">
              <w:t xml:space="preserve">its </w:t>
            </w:r>
            <w:r>
              <w:t>and</w:t>
            </w:r>
            <w:r w:rsidRPr="0029213A">
              <w:t xml:space="preserve"> its Representatives’ </w:t>
            </w:r>
            <w:r w:rsidRPr="007D2DA5">
              <w:t>computer</w:t>
            </w:r>
            <w:r w:rsidRPr="0029213A">
              <w:t>s</w:t>
            </w:r>
            <w:r>
              <w:t xml:space="preserve"> and devices,</w:t>
            </w:r>
            <w:r w:rsidRPr="00900964">
              <w:t xml:space="preserve"> all Confidential Information</w:t>
            </w:r>
            <w:r>
              <w:t xml:space="preserve"> (including </w:t>
            </w:r>
            <w:r w:rsidRPr="007D2DA5">
              <w:t>all documents containing</w:t>
            </w:r>
            <w:r>
              <w:t>,</w:t>
            </w:r>
            <w:r w:rsidRPr="007D2DA5">
              <w:t xml:space="preserve"> reflecting or generated from any Confidential Information</w:t>
            </w:r>
            <w:r>
              <w:t>)</w:t>
            </w:r>
            <w:r w:rsidRPr="00900964">
              <w:t xml:space="preserve"> then in its possession or control</w:t>
            </w:r>
            <w:r>
              <w:t>.</w:t>
            </w:r>
            <w:bookmarkEnd w:id="15"/>
          </w:p>
          <w:p w14:paraId="61A93E85" w14:textId="1697C066" w:rsidR="003367CF" w:rsidRDefault="003367CF" w:rsidP="000F5599">
            <w:pPr>
              <w:pStyle w:val="Heading2"/>
              <w:rPr>
                <w:shd w:val="clear" w:color="auto" w:fill="FFFFFF"/>
              </w:rPr>
            </w:pPr>
            <w:bookmarkStart w:id="16" w:name="_Hlk45878565"/>
            <w:r>
              <w:t xml:space="preserve">Recipient </w:t>
            </w:r>
            <w:r w:rsidRPr="00E21F7A">
              <w:t>may retain one copy</w:t>
            </w:r>
            <w:r>
              <w:t xml:space="preserve"> of Provider’s</w:t>
            </w:r>
            <w:r w:rsidRPr="00E21F7A">
              <w:t xml:space="preserve"> Confidential Information </w:t>
            </w:r>
            <w:r>
              <w:t xml:space="preserve">only </w:t>
            </w:r>
            <w:r w:rsidRPr="00E21F7A">
              <w:t xml:space="preserve">to the extent </w:t>
            </w:r>
            <w:r>
              <w:t xml:space="preserve">necessary </w:t>
            </w:r>
            <w:r w:rsidRPr="00E21F7A">
              <w:t>to comply with applicable laws</w:t>
            </w:r>
            <w:r>
              <w:t>, for its internal record keeping purposes</w:t>
            </w:r>
            <w:r w:rsidRPr="00E21F7A">
              <w:t xml:space="preserve"> or </w:t>
            </w:r>
            <w:r>
              <w:t xml:space="preserve">to </w:t>
            </w:r>
            <w:r w:rsidRPr="00E21F7A">
              <w:t>enforce its rights under this Agreement</w:t>
            </w:r>
            <w:bookmarkEnd w:id="16"/>
            <w:r>
              <w:t xml:space="preserve">. </w:t>
            </w:r>
            <w:r w:rsidRPr="00695A89">
              <w:rPr>
                <w:shd w:val="clear" w:color="auto" w:fill="FFFFFF"/>
              </w:rPr>
              <w:t>The provisions of this A</w:t>
            </w:r>
            <w:r w:rsidRPr="00695A89">
              <w:rPr>
                <w:rStyle w:val="cohidesearchterm"/>
                <w:iCs w:val="0"/>
                <w:bdr w:val="none" w:sz="0" w:space="0" w:color="auto" w:frame="1"/>
                <w:shd w:val="clear" w:color="auto" w:fill="FFFFFF"/>
              </w:rPr>
              <w:t>greement</w:t>
            </w:r>
            <w:r w:rsidRPr="00695A89">
              <w:rPr>
                <w:shd w:val="clear" w:color="auto" w:fill="FFFFFF"/>
              </w:rPr>
              <w:t> will continue to apply to any documents and materials retained by Recipient pursuant to this Clause.</w:t>
            </w:r>
          </w:p>
          <w:p w14:paraId="34D0672F" w14:textId="77777777" w:rsidR="003367CF" w:rsidRPr="00695A89" w:rsidRDefault="003367CF" w:rsidP="00762438">
            <w:pPr>
              <w:pStyle w:val="Heading1"/>
            </w:pPr>
            <w:r>
              <w:t>GOVERNING LAW</w:t>
            </w:r>
          </w:p>
          <w:p w14:paraId="3F12A3F0" w14:textId="60F81A3D" w:rsidR="00B41F48" w:rsidRPr="00EF6B8E" w:rsidRDefault="003367CF" w:rsidP="00B41F48">
            <w:pPr>
              <w:pStyle w:val="Heading2"/>
            </w:pPr>
            <w:r w:rsidRPr="007D2DA5">
              <w:t xml:space="preserve">This Agreement and any disputes (contractual or non-contractual) which may arise out of or in connection with it shall be governed by and construed in </w:t>
            </w:r>
            <w:r w:rsidRPr="007D2DA5">
              <w:lastRenderedPageBreak/>
              <w:t>accordance with</w:t>
            </w:r>
            <w:r>
              <w:t xml:space="preserve"> </w:t>
            </w:r>
            <w:r w:rsidR="006D0546">
              <w:rPr>
                <w:lang w:val="en-US"/>
              </w:rPr>
              <w:t>Ukrainian</w:t>
            </w:r>
            <w:r w:rsidR="003B741B">
              <w:t xml:space="preserve"> </w:t>
            </w:r>
            <w:r w:rsidRPr="007D2DA5">
              <w:t>law</w:t>
            </w:r>
            <w:r>
              <w:t>.</w:t>
            </w:r>
          </w:p>
          <w:p w14:paraId="0ECB99C4" w14:textId="77777777" w:rsidR="003367CF" w:rsidRDefault="003367CF" w:rsidP="00762438">
            <w:pPr>
              <w:pStyle w:val="Heading1"/>
            </w:pPr>
            <w:r>
              <w:t>VENUE</w:t>
            </w:r>
          </w:p>
          <w:p w14:paraId="33D6A61B" w14:textId="2AE30A04" w:rsidR="003367CF" w:rsidRDefault="000F5599" w:rsidP="000F5599">
            <w:pPr>
              <w:pStyle w:val="Heading2"/>
              <w:numPr>
                <w:ilvl w:val="0"/>
                <w:numId w:val="0"/>
              </w:numPr>
            </w:pPr>
            <w:r>
              <w:rPr>
                <w:lang w:val="en-US"/>
              </w:rPr>
              <w:t xml:space="preserve">9.1 </w:t>
            </w:r>
            <w:r w:rsidR="003367CF">
              <w:t>T</w:t>
            </w:r>
            <w:r w:rsidR="003367CF" w:rsidRPr="007D2DA5">
              <w:t>he Parties submit to the exclusive jurisdiction of the</w:t>
            </w:r>
            <w:r w:rsidR="006D0546">
              <w:t xml:space="preserve"> </w:t>
            </w:r>
            <w:r w:rsidR="006D0546">
              <w:rPr>
                <w:lang w:val="en-US"/>
              </w:rPr>
              <w:t>Ukrainian</w:t>
            </w:r>
            <w:r w:rsidR="003367CF">
              <w:t xml:space="preserve"> c</w:t>
            </w:r>
            <w:r w:rsidR="003367CF" w:rsidRPr="007D2DA5">
              <w:t>ourts</w:t>
            </w:r>
            <w:r w:rsidR="003367CF">
              <w:t xml:space="preserve"> to settle a</w:t>
            </w:r>
            <w:r w:rsidR="003367CF" w:rsidRPr="007D2DA5">
              <w:t xml:space="preserve">ny disputes (contractual or non-contractual) which may arise out of or in connection with </w:t>
            </w:r>
            <w:r w:rsidR="003367CF">
              <w:t>this Agreement.</w:t>
            </w:r>
          </w:p>
          <w:p w14:paraId="706EBC9C" w14:textId="77777777" w:rsidR="00B41F48" w:rsidRDefault="00513235" w:rsidP="00513235">
            <w:pPr>
              <w:rPr>
                <w:lang w:val="en-US"/>
              </w:rPr>
            </w:pPr>
            <w:r>
              <w:rPr>
                <w:lang w:val="uk-UA"/>
              </w:rPr>
              <w:t>10</w:t>
            </w:r>
            <w:r>
              <w:rPr>
                <w:lang w:val="en-US"/>
              </w:rPr>
              <w:t xml:space="preserve"> </w:t>
            </w:r>
            <w:r w:rsidRPr="00B41F48">
              <w:rPr>
                <w:lang w:val="en-US"/>
              </w:rPr>
              <w:t>OTHER</w:t>
            </w:r>
          </w:p>
          <w:p w14:paraId="61EE48E9" w14:textId="22F6C84B" w:rsidR="00513235" w:rsidRPr="001A08BC" w:rsidRDefault="00513235" w:rsidP="00513235">
            <w:pPr>
              <w:rPr>
                <w:lang w:val="en-US"/>
              </w:rPr>
            </w:pPr>
            <w:r w:rsidRPr="001A08BC">
              <w:rPr>
                <w:lang w:val="en-US"/>
              </w:rPr>
              <w:t>10.1 This Agreement is considered concluded and enters into force from the moment of its signing by the Parties and its sealing by the seals of the Parties.</w:t>
            </w:r>
          </w:p>
          <w:p w14:paraId="032CF3DF" w14:textId="2C7B6966" w:rsidR="00FD5BFF" w:rsidRPr="00FD5BFF" w:rsidRDefault="00513235" w:rsidP="00FD5BFF">
            <w:pPr>
              <w:jc w:val="both"/>
              <w:rPr>
                <w:rFonts w:cs="Arial"/>
                <w:szCs w:val="18"/>
              </w:rPr>
            </w:pPr>
            <w:r w:rsidRPr="001A08BC">
              <w:rPr>
                <w:rFonts w:cs="Arial"/>
                <w:szCs w:val="28"/>
                <w:lang w:val="en-US"/>
              </w:rPr>
              <w:t>10.2 This Agreement is drawn up with full understanding by the Parties of its terms and terminology in the Ukrainian and English languages in two authentic copies that have the same legal force - one for each of the Parties. In case of any discrepancies between the Ukrainian and English, the Ukrainian version of Agreement shall prevail.</w:t>
            </w:r>
            <w:r w:rsidRPr="00B41F48">
              <w:rPr>
                <w:rFonts w:cs="Arial"/>
                <w:color w:val="FF0000"/>
                <w:szCs w:val="28"/>
                <w:lang w:val="en-US"/>
              </w:rPr>
              <w:t xml:space="preserve"> </w:t>
            </w:r>
          </w:p>
        </w:tc>
      </w:tr>
    </w:tbl>
    <w:p w14:paraId="555E0F40" w14:textId="77777777" w:rsidR="003367CF" w:rsidRDefault="003367CF" w:rsidP="00F25B1F">
      <w:pPr>
        <w:spacing w:before="0" w:after="0" w:line="240" w:lineRule="auto"/>
        <w:rPr>
          <w:rFonts w:cs="Arial"/>
          <w:szCs w:val="18"/>
        </w:rPr>
      </w:pPr>
    </w:p>
    <w:p w14:paraId="103C756D" w14:textId="264DB340" w:rsidR="00F25B1F" w:rsidRDefault="00F25B1F" w:rsidP="00F25B1F">
      <w:pPr>
        <w:spacing w:before="0" w:after="0" w:line="240" w:lineRule="auto"/>
        <w:rPr>
          <w:rFonts w:cs="Arial"/>
          <w:szCs w:val="18"/>
        </w:rPr>
      </w:pPr>
      <w:r w:rsidRPr="008B51B3">
        <w:rPr>
          <w:rFonts w:cs="Arial"/>
          <w:szCs w:val="18"/>
        </w:rPr>
        <w:t xml:space="preserve">Signed for and on behalf of </w:t>
      </w:r>
      <w:sdt>
        <w:sdtPr>
          <w:rPr>
            <w:rFonts w:cs="Arial"/>
            <w:b/>
            <w:szCs w:val="18"/>
          </w:rPr>
          <w:id w:val="-1135017422"/>
          <w:placeholder>
            <w:docPart w:val="38E94F26D46545658A2C14420A36D998"/>
          </w:placeholder>
          <w:text/>
        </w:sdtPr>
        <w:sdtEndPr>
          <w:rPr>
            <w:rFonts w:cs="Times New Roman"/>
            <w:b w:val="0"/>
            <w:szCs w:val="24"/>
          </w:rPr>
        </w:sdtEndPr>
        <w:sdtContent>
          <w:r w:rsidR="00EF6B8E" w:rsidRPr="008317B2">
            <w:t>PJSC Carlsberg Ukraine</w:t>
          </w:r>
        </w:sdtContent>
      </w:sdt>
      <w:r w:rsidRPr="008B51B3">
        <w:rPr>
          <w:rFonts w:cs="Arial"/>
          <w:szCs w:val="18"/>
          <w:lang w:val="uk-UA"/>
        </w:rPr>
        <w:t xml:space="preserve"> / </w:t>
      </w:r>
      <w:r w:rsidRPr="008B51B3">
        <w:rPr>
          <w:rFonts w:cs="Arial"/>
          <w:szCs w:val="18"/>
        </w:rPr>
        <w:t>Пі</w:t>
      </w:r>
      <w:r w:rsidRPr="008B51B3">
        <w:rPr>
          <w:rFonts w:cs="Arial"/>
          <w:szCs w:val="18"/>
          <w:lang w:val="uk-UA"/>
        </w:rPr>
        <w:t>д</w:t>
      </w:r>
      <w:r w:rsidRPr="008B51B3">
        <w:rPr>
          <w:rFonts w:cs="Arial"/>
          <w:szCs w:val="18"/>
        </w:rPr>
        <w:t xml:space="preserve">писано від імені </w:t>
      </w:r>
      <w:r>
        <w:rPr>
          <w:rFonts w:cs="Arial"/>
          <w:szCs w:val="18"/>
          <w:lang w:val="uk-UA"/>
        </w:rPr>
        <w:t>та</w:t>
      </w:r>
      <w:r w:rsidRPr="008B51B3">
        <w:rPr>
          <w:rFonts w:cs="Arial"/>
          <w:szCs w:val="18"/>
        </w:rPr>
        <w:t xml:space="preserve"> в інтересах </w:t>
      </w:r>
      <w:r w:rsidR="008317B2">
        <w:rPr>
          <w:rFonts w:cs="Arial"/>
          <w:szCs w:val="18"/>
        </w:rPr>
        <w:br/>
      </w:r>
      <w:r w:rsidR="008317B2">
        <w:rPr>
          <w:rFonts w:cs="Arial"/>
          <w:szCs w:val="18"/>
          <w:lang w:val="uk-UA"/>
        </w:rPr>
        <w:t>ПрАТ «Карлсберг Україна»</w:t>
      </w:r>
      <w:r w:rsidRPr="008B51B3" w:rsidDel="003A5F75">
        <w:rPr>
          <w:rFonts w:cs="Arial"/>
          <w:szCs w:val="18"/>
        </w:rPr>
        <w:t xml:space="preserve"> </w:t>
      </w:r>
    </w:p>
    <w:p w14:paraId="0CCA6A76" w14:textId="77777777" w:rsidR="00720E13" w:rsidRPr="008B51B3" w:rsidRDefault="00720E13" w:rsidP="00F25B1F">
      <w:pPr>
        <w:spacing w:before="0" w:after="0" w:line="240" w:lineRule="auto"/>
        <w:rPr>
          <w:rFonts w:cs="Arial"/>
          <w:szCs w:val="18"/>
        </w:rPr>
      </w:pPr>
    </w:p>
    <w:tbl>
      <w:tblPr>
        <w:tblW w:w="0" w:type="auto"/>
        <w:tblLook w:val="04A0" w:firstRow="1" w:lastRow="0" w:firstColumn="1" w:lastColumn="0" w:noHBand="0" w:noVBand="1"/>
      </w:tblPr>
      <w:tblGrid>
        <w:gridCol w:w="4219"/>
        <w:gridCol w:w="4501"/>
      </w:tblGrid>
      <w:tr w:rsidR="00F25B1F" w:rsidRPr="00EB491E" w14:paraId="7B9544BC" w14:textId="77777777" w:rsidTr="008E6A47">
        <w:tc>
          <w:tcPr>
            <w:tcW w:w="4219" w:type="dxa"/>
            <w:shd w:val="clear" w:color="auto" w:fill="auto"/>
          </w:tcPr>
          <w:p w14:paraId="7A7194C9" w14:textId="77777777" w:rsidR="00F25B1F" w:rsidRPr="00EB491E" w:rsidRDefault="00F25B1F" w:rsidP="008E6A47">
            <w:pPr>
              <w:spacing w:before="0" w:after="0" w:line="240" w:lineRule="auto"/>
              <w:rPr>
                <w:rFonts w:cs="Arial"/>
                <w:szCs w:val="18"/>
              </w:rPr>
            </w:pPr>
          </w:p>
          <w:p w14:paraId="7265DA14" w14:textId="77777777" w:rsidR="00F25B1F" w:rsidRPr="00EB491E" w:rsidRDefault="00F25B1F" w:rsidP="008E6A47">
            <w:pPr>
              <w:spacing w:before="0" w:after="0" w:line="240" w:lineRule="auto"/>
              <w:rPr>
                <w:rFonts w:cs="Arial"/>
                <w:szCs w:val="18"/>
              </w:rPr>
            </w:pPr>
            <w:r w:rsidRPr="00EB491E">
              <w:rPr>
                <w:rFonts w:cs="Arial"/>
                <w:szCs w:val="18"/>
              </w:rPr>
              <w:t>……………………………………………………</w:t>
            </w:r>
          </w:p>
        </w:tc>
        <w:tc>
          <w:tcPr>
            <w:tcW w:w="4501" w:type="dxa"/>
            <w:shd w:val="clear" w:color="auto" w:fill="auto"/>
          </w:tcPr>
          <w:p w14:paraId="486C233B" w14:textId="77777777" w:rsidR="00F25B1F" w:rsidRPr="00EB491E" w:rsidRDefault="00F25B1F" w:rsidP="008E6A47">
            <w:pPr>
              <w:spacing w:before="0" w:after="0" w:line="240" w:lineRule="auto"/>
              <w:rPr>
                <w:rFonts w:cs="Arial"/>
                <w:szCs w:val="18"/>
              </w:rPr>
            </w:pPr>
          </w:p>
          <w:p w14:paraId="779072E9" w14:textId="77777777" w:rsidR="00F25B1F" w:rsidRPr="00EB491E" w:rsidRDefault="00F25B1F" w:rsidP="008E6A47">
            <w:pPr>
              <w:spacing w:before="0" w:after="0" w:line="240" w:lineRule="auto"/>
              <w:rPr>
                <w:rFonts w:cs="Arial"/>
                <w:szCs w:val="18"/>
              </w:rPr>
            </w:pPr>
            <w:r w:rsidRPr="00EB491E">
              <w:rPr>
                <w:rFonts w:cs="Arial"/>
                <w:szCs w:val="18"/>
              </w:rPr>
              <w:t>…………………………………………………………</w:t>
            </w:r>
          </w:p>
        </w:tc>
      </w:tr>
      <w:tr w:rsidR="00F25B1F" w:rsidRPr="00621B29" w14:paraId="4027F01D" w14:textId="77777777" w:rsidTr="008E6A47">
        <w:trPr>
          <w:trHeight w:val="432"/>
        </w:trPr>
        <w:tc>
          <w:tcPr>
            <w:tcW w:w="4219" w:type="dxa"/>
            <w:shd w:val="clear" w:color="auto" w:fill="auto"/>
          </w:tcPr>
          <w:p w14:paraId="287AD650" w14:textId="77777777" w:rsidR="00F25B1F" w:rsidRPr="002651CE" w:rsidRDefault="00F25B1F" w:rsidP="008E6A47">
            <w:pPr>
              <w:spacing w:before="0" w:after="0" w:line="240" w:lineRule="auto"/>
              <w:rPr>
                <w:rFonts w:cs="Arial"/>
                <w:szCs w:val="18"/>
                <w:lang w:val="uk-UA"/>
              </w:rPr>
            </w:pPr>
            <w:permStart w:id="1245388359" w:edGrp="everyone" w:colFirst="0" w:colLast="0"/>
            <w:permStart w:id="1034422029" w:edGrp="everyone" w:colFirst="1" w:colLast="1"/>
            <w:r w:rsidRPr="00EB491E">
              <w:rPr>
                <w:rFonts w:cs="Arial"/>
                <w:szCs w:val="18"/>
              </w:rPr>
              <w:t>Name</w:t>
            </w:r>
            <w:r>
              <w:rPr>
                <w:rFonts w:cs="Arial"/>
                <w:szCs w:val="18"/>
                <w:lang w:val="uk-UA"/>
              </w:rPr>
              <w:t xml:space="preserve"> / ПІБ</w:t>
            </w:r>
            <w:r w:rsidRPr="00EB491E">
              <w:rPr>
                <w:rFonts w:cs="Arial"/>
                <w:szCs w:val="18"/>
              </w:rPr>
              <w:t xml:space="preserve">: </w:t>
            </w:r>
          </w:p>
        </w:tc>
        <w:tc>
          <w:tcPr>
            <w:tcW w:w="4501" w:type="dxa"/>
            <w:shd w:val="clear" w:color="auto" w:fill="auto"/>
          </w:tcPr>
          <w:p w14:paraId="0B7C71D7" w14:textId="77777777" w:rsidR="00F25B1F" w:rsidRPr="00EB491E" w:rsidRDefault="00F25B1F" w:rsidP="008E6A47">
            <w:pPr>
              <w:spacing w:before="0" w:after="0" w:line="240" w:lineRule="auto"/>
              <w:rPr>
                <w:rFonts w:cs="Arial"/>
                <w:szCs w:val="18"/>
              </w:rPr>
            </w:pPr>
            <w:r w:rsidRPr="00EB491E">
              <w:rPr>
                <w:rFonts w:cs="Arial"/>
                <w:szCs w:val="18"/>
              </w:rPr>
              <w:t>Name</w:t>
            </w:r>
            <w:r>
              <w:rPr>
                <w:rFonts w:cs="Arial"/>
                <w:szCs w:val="18"/>
                <w:lang w:val="uk-UA"/>
              </w:rPr>
              <w:t xml:space="preserve"> / ПІБ</w:t>
            </w:r>
            <w:r w:rsidRPr="00EB491E">
              <w:rPr>
                <w:rFonts w:cs="Arial"/>
                <w:szCs w:val="18"/>
              </w:rPr>
              <w:t>:</w:t>
            </w:r>
          </w:p>
        </w:tc>
      </w:tr>
      <w:tr w:rsidR="00F25B1F" w:rsidRPr="00EB491E" w14:paraId="3B491799" w14:textId="77777777" w:rsidTr="008E6A47">
        <w:trPr>
          <w:trHeight w:val="432"/>
        </w:trPr>
        <w:tc>
          <w:tcPr>
            <w:tcW w:w="4219" w:type="dxa"/>
            <w:shd w:val="clear" w:color="auto" w:fill="auto"/>
          </w:tcPr>
          <w:p w14:paraId="57336C6A" w14:textId="77777777" w:rsidR="00F25B1F" w:rsidRPr="00EB491E" w:rsidRDefault="00F25B1F" w:rsidP="008E6A47">
            <w:pPr>
              <w:spacing w:before="0" w:after="0" w:line="240" w:lineRule="auto"/>
              <w:rPr>
                <w:rFonts w:cs="Arial"/>
                <w:szCs w:val="18"/>
              </w:rPr>
            </w:pPr>
            <w:permStart w:id="1969233634" w:edGrp="everyone" w:colFirst="0" w:colLast="0"/>
            <w:permStart w:id="1310994810" w:edGrp="everyone" w:colFirst="1" w:colLast="1"/>
            <w:permEnd w:id="1245388359"/>
            <w:permEnd w:id="1034422029"/>
            <w:r w:rsidRPr="00EB491E">
              <w:rPr>
                <w:rFonts w:cs="Arial"/>
                <w:szCs w:val="18"/>
              </w:rPr>
              <w:t>Title</w:t>
            </w:r>
            <w:r>
              <w:rPr>
                <w:rFonts w:cs="Arial"/>
                <w:szCs w:val="18"/>
                <w:lang w:val="uk-UA"/>
              </w:rPr>
              <w:t xml:space="preserve"> / Посада</w:t>
            </w:r>
            <w:r w:rsidRPr="00EB491E">
              <w:rPr>
                <w:rFonts w:cs="Arial"/>
                <w:szCs w:val="18"/>
              </w:rPr>
              <w:t xml:space="preserve">: </w:t>
            </w:r>
          </w:p>
        </w:tc>
        <w:tc>
          <w:tcPr>
            <w:tcW w:w="4501" w:type="dxa"/>
            <w:shd w:val="clear" w:color="auto" w:fill="auto"/>
          </w:tcPr>
          <w:p w14:paraId="6AD2FD37" w14:textId="77777777" w:rsidR="00F25B1F" w:rsidRPr="00EB491E" w:rsidRDefault="00F25B1F" w:rsidP="008E6A47">
            <w:pPr>
              <w:spacing w:before="0" w:after="0" w:line="240" w:lineRule="auto"/>
              <w:rPr>
                <w:rFonts w:cs="Arial"/>
                <w:szCs w:val="18"/>
              </w:rPr>
            </w:pPr>
            <w:r w:rsidRPr="00EB491E">
              <w:rPr>
                <w:rFonts w:cs="Arial"/>
                <w:szCs w:val="18"/>
              </w:rPr>
              <w:t>Title</w:t>
            </w:r>
            <w:r>
              <w:rPr>
                <w:rFonts w:cs="Arial"/>
                <w:szCs w:val="18"/>
                <w:lang w:val="uk-UA"/>
              </w:rPr>
              <w:t xml:space="preserve"> / Посада</w:t>
            </w:r>
            <w:r w:rsidRPr="00EB491E">
              <w:rPr>
                <w:rFonts w:cs="Arial"/>
                <w:szCs w:val="18"/>
              </w:rPr>
              <w:t>:</w:t>
            </w:r>
          </w:p>
        </w:tc>
      </w:tr>
      <w:tr w:rsidR="00F25B1F" w:rsidRPr="00621B29" w14:paraId="6539F762" w14:textId="77777777" w:rsidTr="008E6A47">
        <w:trPr>
          <w:trHeight w:val="432"/>
        </w:trPr>
        <w:tc>
          <w:tcPr>
            <w:tcW w:w="4219" w:type="dxa"/>
            <w:shd w:val="clear" w:color="auto" w:fill="auto"/>
          </w:tcPr>
          <w:p w14:paraId="7E1B22B8" w14:textId="77777777" w:rsidR="00F25B1F" w:rsidRPr="00EB491E" w:rsidRDefault="00F25B1F" w:rsidP="008E6A47">
            <w:pPr>
              <w:spacing w:before="0" w:after="0" w:line="240" w:lineRule="auto"/>
              <w:rPr>
                <w:rFonts w:cs="Arial"/>
                <w:szCs w:val="18"/>
              </w:rPr>
            </w:pPr>
            <w:permStart w:id="1158445402" w:edGrp="everyone" w:colFirst="0" w:colLast="0"/>
            <w:permStart w:id="1797460361" w:edGrp="everyone" w:colFirst="1" w:colLast="1"/>
            <w:permEnd w:id="1969233634"/>
            <w:permEnd w:id="1310994810"/>
            <w:r w:rsidRPr="00EB491E">
              <w:rPr>
                <w:rFonts w:cs="Arial"/>
                <w:szCs w:val="18"/>
              </w:rPr>
              <w:t>Date</w:t>
            </w:r>
            <w:r>
              <w:rPr>
                <w:rFonts w:cs="Arial"/>
                <w:szCs w:val="18"/>
                <w:lang w:val="uk-UA"/>
              </w:rPr>
              <w:t xml:space="preserve"> / Дата</w:t>
            </w:r>
            <w:r w:rsidRPr="00EB491E">
              <w:rPr>
                <w:rFonts w:cs="Arial"/>
                <w:szCs w:val="18"/>
              </w:rPr>
              <w:t>:</w:t>
            </w:r>
          </w:p>
        </w:tc>
        <w:tc>
          <w:tcPr>
            <w:tcW w:w="4501" w:type="dxa"/>
            <w:shd w:val="clear" w:color="auto" w:fill="auto"/>
          </w:tcPr>
          <w:p w14:paraId="720FDA63" w14:textId="77777777" w:rsidR="00F25B1F" w:rsidRPr="00EB491E" w:rsidRDefault="00F25B1F" w:rsidP="008E6A47">
            <w:pPr>
              <w:spacing w:before="0" w:after="0" w:line="240" w:lineRule="auto"/>
              <w:rPr>
                <w:rFonts w:cs="Arial"/>
                <w:szCs w:val="18"/>
              </w:rPr>
            </w:pPr>
            <w:r w:rsidRPr="00EB491E">
              <w:rPr>
                <w:rFonts w:cs="Arial"/>
                <w:szCs w:val="18"/>
              </w:rPr>
              <w:t>Date</w:t>
            </w:r>
            <w:r>
              <w:rPr>
                <w:rFonts w:cs="Arial"/>
                <w:szCs w:val="18"/>
                <w:lang w:val="uk-UA"/>
              </w:rPr>
              <w:t xml:space="preserve"> / Дата</w:t>
            </w:r>
            <w:r w:rsidRPr="00EB491E">
              <w:rPr>
                <w:rFonts w:cs="Arial"/>
                <w:szCs w:val="18"/>
              </w:rPr>
              <w:t>:</w:t>
            </w:r>
          </w:p>
        </w:tc>
      </w:tr>
    </w:tbl>
    <w:permEnd w:id="1158445402"/>
    <w:permEnd w:id="1797460361"/>
    <w:p w14:paraId="7BD44855" w14:textId="77777777" w:rsidR="00F25B1F" w:rsidRPr="008B51B3" w:rsidRDefault="00F25B1F" w:rsidP="00F25B1F">
      <w:pPr>
        <w:spacing w:before="0" w:after="0" w:line="240" w:lineRule="auto"/>
        <w:rPr>
          <w:rFonts w:cs="Arial"/>
          <w:b/>
          <w:spacing w:val="-3"/>
          <w:szCs w:val="18"/>
          <w:lang w:val="uk-UA"/>
        </w:rPr>
      </w:pPr>
      <w:r w:rsidRPr="00EB491E">
        <w:rPr>
          <w:rFonts w:cs="Arial"/>
          <w:szCs w:val="18"/>
        </w:rPr>
        <w:t>Signed for and on behalf of</w:t>
      </w:r>
      <w:r w:rsidRPr="00EB491E">
        <w:rPr>
          <w:rFonts w:cs="Arial"/>
          <w:b/>
          <w:szCs w:val="18"/>
        </w:rPr>
        <w:t xml:space="preserve"> </w:t>
      </w:r>
      <w:permStart w:id="1753686564" w:edGrp="everyone"/>
      <w:r w:rsidRPr="00720E13">
        <w:rPr>
          <w:b/>
          <w:highlight w:val="yellow"/>
        </w:rPr>
        <w:fldChar w:fldCharType="begin">
          <w:ffData>
            <w:name w:val="Text4"/>
            <w:enabled/>
            <w:calcOnExit w:val="0"/>
            <w:textInput>
              <w:default w:val="insert name of relevant partner"/>
            </w:textInput>
          </w:ffData>
        </w:fldChar>
      </w:r>
      <w:r w:rsidRPr="00720E13">
        <w:rPr>
          <w:b/>
          <w:highlight w:val="yellow"/>
        </w:rPr>
        <w:instrText xml:space="preserve"> FORMTEXT </w:instrText>
      </w:r>
      <w:r w:rsidRPr="00720E13">
        <w:rPr>
          <w:b/>
          <w:highlight w:val="yellow"/>
        </w:rPr>
      </w:r>
      <w:r w:rsidRPr="00720E13">
        <w:rPr>
          <w:b/>
          <w:highlight w:val="yellow"/>
        </w:rPr>
        <w:fldChar w:fldCharType="separate"/>
      </w:r>
      <w:r w:rsidRPr="00720E13">
        <w:rPr>
          <w:b/>
          <w:noProof/>
          <w:highlight w:val="yellow"/>
        </w:rPr>
        <w:t>insert name of relevant partner</w:t>
      </w:r>
      <w:r w:rsidRPr="00720E13">
        <w:rPr>
          <w:b/>
          <w:highlight w:val="yellow"/>
        </w:rPr>
        <w:fldChar w:fldCharType="end"/>
      </w:r>
      <w:permEnd w:id="1753686564"/>
      <w:r>
        <w:rPr>
          <w:b/>
          <w:lang w:val="uk-UA"/>
        </w:rPr>
        <w:t xml:space="preserve"> / </w:t>
      </w:r>
      <w:r w:rsidRPr="008B51B3">
        <w:rPr>
          <w:lang w:val="uk-UA"/>
        </w:rPr>
        <w:t xml:space="preserve">Підписано від імені та в інтересах </w:t>
      </w:r>
      <w:sdt>
        <w:sdtPr>
          <w:rPr>
            <w:b/>
            <w:highlight w:val="yellow"/>
            <w:lang w:val="uk-UA"/>
          </w:rPr>
          <w:id w:val="-610750336"/>
          <w:placeholder>
            <w:docPart w:val="38E94F26D46545658A2C14420A36D998"/>
          </w:placeholder>
          <w:text/>
        </w:sdtPr>
        <w:sdtEndPr>
          <w:rPr>
            <w:b w:val="0"/>
            <w:lang w:val="en-GB"/>
          </w:rPr>
        </w:sdtEndPr>
        <w:sdtContent>
          <w:permStart w:id="1391291164" w:edGrp="everyone"/>
          <w:r w:rsidRPr="00720E13">
            <w:rPr>
              <w:highlight w:val="yellow"/>
            </w:rPr>
            <w:t>вставте назву відповідного партнера</w:t>
          </w:r>
          <w:permEnd w:id="1391291164"/>
        </w:sdtContent>
      </w:sdt>
      <w:r>
        <w:rPr>
          <w:b/>
          <w:lang w:val="uk-UA"/>
        </w:rPr>
        <w:t xml:space="preserve"> </w:t>
      </w:r>
    </w:p>
    <w:tbl>
      <w:tblPr>
        <w:tblW w:w="0" w:type="auto"/>
        <w:tblLook w:val="04A0" w:firstRow="1" w:lastRow="0" w:firstColumn="1" w:lastColumn="0" w:noHBand="0" w:noVBand="1"/>
      </w:tblPr>
      <w:tblGrid>
        <w:gridCol w:w="4360"/>
      </w:tblGrid>
      <w:tr w:rsidR="00F25B1F" w:rsidRPr="00621B29" w14:paraId="7773E417" w14:textId="77777777" w:rsidTr="008E6A47">
        <w:tc>
          <w:tcPr>
            <w:tcW w:w="4360" w:type="dxa"/>
            <w:shd w:val="clear" w:color="auto" w:fill="auto"/>
          </w:tcPr>
          <w:p w14:paraId="19E7EE00" w14:textId="77777777" w:rsidR="00F25B1F" w:rsidRPr="00EB491E" w:rsidRDefault="00F25B1F" w:rsidP="008E6A47">
            <w:pPr>
              <w:spacing w:before="0" w:after="0" w:line="240" w:lineRule="auto"/>
              <w:rPr>
                <w:rFonts w:cs="Arial"/>
                <w:szCs w:val="18"/>
              </w:rPr>
            </w:pPr>
          </w:p>
          <w:p w14:paraId="71A2390F" w14:textId="77777777" w:rsidR="00F25B1F" w:rsidRPr="00EB491E" w:rsidRDefault="00F25B1F" w:rsidP="008E6A47">
            <w:pPr>
              <w:spacing w:before="0" w:after="0" w:line="240" w:lineRule="auto"/>
              <w:rPr>
                <w:rFonts w:cs="Arial"/>
                <w:szCs w:val="18"/>
              </w:rPr>
            </w:pPr>
            <w:r w:rsidRPr="00EB491E">
              <w:rPr>
                <w:rFonts w:cs="Arial"/>
                <w:szCs w:val="18"/>
              </w:rPr>
              <w:t>……………………………………………………</w:t>
            </w:r>
          </w:p>
        </w:tc>
      </w:tr>
      <w:tr w:rsidR="00F25B1F" w:rsidRPr="00621B29" w14:paraId="545444F9" w14:textId="77777777" w:rsidTr="008E6A47">
        <w:trPr>
          <w:trHeight w:val="432"/>
        </w:trPr>
        <w:tc>
          <w:tcPr>
            <w:tcW w:w="4360" w:type="dxa"/>
            <w:shd w:val="clear" w:color="auto" w:fill="auto"/>
          </w:tcPr>
          <w:p w14:paraId="34023912" w14:textId="77777777" w:rsidR="00F25B1F" w:rsidRPr="00EB491E" w:rsidRDefault="00F25B1F" w:rsidP="008E6A47">
            <w:pPr>
              <w:spacing w:before="0" w:after="0" w:line="240" w:lineRule="auto"/>
              <w:rPr>
                <w:rFonts w:cs="Arial"/>
                <w:szCs w:val="18"/>
              </w:rPr>
            </w:pPr>
            <w:permStart w:id="1338796527" w:edGrp="everyone"/>
            <w:r w:rsidRPr="00EB491E">
              <w:rPr>
                <w:rFonts w:cs="Arial"/>
                <w:szCs w:val="18"/>
              </w:rPr>
              <w:t>Name</w:t>
            </w:r>
            <w:r>
              <w:rPr>
                <w:rFonts w:cs="Arial"/>
                <w:szCs w:val="18"/>
                <w:lang w:val="uk-UA"/>
              </w:rPr>
              <w:t xml:space="preserve"> / ПІБ</w:t>
            </w:r>
            <w:r w:rsidRPr="00EB491E">
              <w:rPr>
                <w:rFonts w:cs="Arial"/>
                <w:szCs w:val="18"/>
              </w:rPr>
              <w:t xml:space="preserve">: </w:t>
            </w:r>
          </w:p>
        </w:tc>
      </w:tr>
      <w:tr w:rsidR="00F25B1F" w:rsidRPr="00EB491E" w14:paraId="19D359CA" w14:textId="77777777" w:rsidTr="008E6A47">
        <w:trPr>
          <w:trHeight w:val="432"/>
        </w:trPr>
        <w:tc>
          <w:tcPr>
            <w:tcW w:w="4360" w:type="dxa"/>
            <w:shd w:val="clear" w:color="auto" w:fill="auto"/>
          </w:tcPr>
          <w:p w14:paraId="3FE6F1B4" w14:textId="77777777" w:rsidR="00F25B1F" w:rsidRPr="00EB491E" w:rsidRDefault="00F25B1F" w:rsidP="008E6A47">
            <w:pPr>
              <w:spacing w:before="0" w:after="0" w:line="240" w:lineRule="auto"/>
              <w:rPr>
                <w:rFonts w:cs="Arial"/>
                <w:szCs w:val="18"/>
              </w:rPr>
            </w:pPr>
            <w:permStart w:id="2061763533" w:edGrp="everyone"/>
            <w:permEnd w:id="1338796527"/>
            <w:r w:rsidRPr="00EB491E">
              <w:rPr>
                <w:rFonts w:cs="Arial"/>
                <w:szCs w:val="18"/>
              </w:rPr>
              <w:t>Title</w:t>
            </w:r>
            <w:r>
              <w:rPr>
                <w:rFonts w:cs="Arial"/>
                <w:szCs w:val="18"/>
                <w:lang w:val="uk-UA"/>
              </w:rPr>
              <w:t xml:space="preserve"> / Посада</w:t>
            </w:r>
            <w:r w:rsidRPr="00EB491E">
              <w:rPr>
                <w:rFonts w:cs="Arial"/>
                <w:szCs w:val="18"/>
              </w:rPr>
              <w:t xml:space="preserve">: </w:t>
            </w:r>
          </w:p>
        </w:tc>
      </w:tr>
      <w:tr w:rsidR="00F25B1F" w:rsidRPr="00621B29" w14:paraId="1234179B" w14:textId="77777777" w:rsidTr="008E6A47">
        <w:trPr>
          <w:trHeight w:val="432"/>
        </w:trPr>
        <w:tc>
          <w:tcPr>
            <w:tcW w:w="4360" w:type="dxa"/>
            <w:shd w:val="clear" w:color="auto" w:fill="auto"/>
          </w:tcPr>
          <w:p w14:paraId="5C28543A" w14:textId="77777777" w:rsidR="00F25B1F" w:rsidRPr="00EB491E" w:rsidRDefault="00F25B1F" w:rsidP="008E6A47">
            <w:pPr>
              <w:spacing w:before="0" w:after="0" w:line="240" w:lineRule="auto"/>
              <w:rPr>
                <w:rFonts w:cs="Arial"/>
                <w:szCs w:val="18"/>
              </w:rPr>
            </w:pPr>
            <w:permStart w:id="1459767449" w:edGrp="everyone"/>
            <w:permEnd w:id="2061763533"/>
            <w:r w:rsidRPr="00EB491E">
              <w:rPr>
                <w:rFonts w:cs="Arial"/>
                <w:szCs w:val="18"/>
              </w:rPr>
              <w:t>Date</w:t>
            </w:r>
            <w:r>
              <w:rPr>
                <w:rFonts w:cs="Arial"/>
                <w:szCs w:val="18"/>
                <w:lang w:val="uk-UA"/>
              </w:rPr>
              <w:t xml:space="preserve"> / Дата</w:t>
            </w:r>
            <w:r w:rsidRPr="00EB491E">
              <w:rPr>
                <w:rFonts w:cs="Arial"/>
                <w:szCs w:val="18"/>
              </w:rPr>
              <w:t>:</w:t>
            </w:r>
          </w:p>
        </w:tc>
      </w:tr>
      <w:permEnd w:id="1459767449"/>
    </w:tbl>
    <w:p w14:paraId="7E67054C" w14:textId="6B849618" w:rsidR="00F25B1F" w:rsidRPr="00FD5BFF" w:rsidRDefault="00F25B1F" w:rsidP="00720E13">
      <w:pPr>
        <w:rPr>
          <w:rFonts w:cs="Arial"/>
          <w:b/>
          <w:caps/>
          <w:sz w:val="20"/>
          <w:szCs w:val="20"/>
          <w:lang w:val="en-US"/>
        </w:rPr>
      </w:pPr>
    </w:p>
    <w:sectPr w:rsidR="00F25B1F" w:rsidRPr="00FD5BFF" w:rsidSect="002A0234">
      <w:headerReference w:type="default" r:id="rId13"/>
      <w:footerReference w:type="default" r:id="rId14"/>
      <w:headerReference w:type="first" r:id="rId15"/>
      <w:footerReference w:type="first" r:id="rId16"/>
      <w:type w:val="continuous"/>
      <w:pgSz w:w="11906" w:h="16838" w:code="9"/>
      <w:pgMar w:top="284" w:right="1440" w:bottom="1440" w:left="1440" w:header="432" w:footer="432"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2FD0" w14:textId="77777777" w:rsidR="0080103A" w:rsidRDefault="0080103A">
      <w:r>
        <w:separator/>
      </w:r>
    </w:p>
  </w:endnote>
  <w:endnote w:type="continuationSeparator" w:id="0">
    <w:p w14:paraId="413D65E5" w14:textId="77777777" w:rsidR="0080103A" w:rsidRDefault="0080103A">
      <w:r>
        <w:continuationSeparator/>
      </w:r>
    </w:p>
  </w:endnote>
  <w:endnote w:type="continuationNotice" w:id="1">
    <w:p w14:paraId="612D2989" w14:textId="77777777" w:rsidR="0080103A" w:rsidRDefault="0080103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ccess">
    <w:altName w:val="Arial"/>
    <w:panose1 w:val="00000000000000000000"/>
    <w:charset w:val="00"/>
    <w:family w:val="swiss"/>
    <w:notTrueType/>
    <w:pitch w:val="variable"/>
    <w:sig w:usb0="00000007" w:usb1="00000000" w:usb2="00000000" w:usb3="00000000" w:csb0="0000001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AB2E" w14:textId="77777777" w:rsidR="0044252E" w:rsidRDefault="00F10B48" w:rsidP="00F10B48">
    <w:pPr>
      <w:pStyle w:val="Footer"/>
    </w:pPr>
    <w:r w:rsidRPr="00F10B48">
      <w:ptab w:relativeTo="margin" w:alignment="center" w:leader="none"/>
    </w:r>
    <w:r w:rsidR="00AC34FE">
      <w:fldChar w:fldCharType="begin"/>
    </w:r>
    <w:r>
      <w:instrText xml:space="preserve"> PAGE   \* MERGEFORMAT </w:instrText>
    </w:r>
    <w:r w:rsidR="00AC34FE">
      <w:fldChar w:fldCharType="separate"/>
    </w:r>
    <w:r w:rsidR="004D2485">
      <w:rPr>
        <w:noProof/>
      </w:rPr>
      <w:t>2</w:t>
    </w:r>
    <w:r w:rsidR="00AC34FE">
      <w:rPr>
        <w:noProof/>
      </w:rPr>
      <w:fldChar w:fldCharType="end"/>
    </w:r>
    <w:r w:rsidRPr="00F10B48">
      <w:ptab w:relativeTo="margin" w:alignment="right" w:leader="none"/>
    </w:r>
    <w:r>
      <w:t>www.carlsberggroup.com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2719" w14:textId="77777777" w:rsidR="0044252E" w:rsidRDefault="00F10B48" w:rsidP="00F10B48">
    <w:pPr>
      <w:pStyle w:val="Footer"/>
    </w:pPr>
    <w:r w:rsidRPr="00F10B48">
      <w:rPr>
        <w:noProof/>
      </w:rPr>
      <w:ptab w:relativeTo="margin" w:alignment="center" w:leader="none"/>
    </w:r>
    <w:r w:rsidR="00AC34FE">
      <w:rPr>
        <w:noProof/>
      </w:rPr>
      <w:fldChar w:fldCharType="begin"/>
    </w:r>
    <w:r>
      <w:rPr>
        <w:noProof/>
      </w:rPr>
      <w:instrText xml:space="preserve"> PAGE   \* MERGEFORMAT </w:instrText>
    </w:r>
    <w:r w:rsidR="00AC34FE">
      <w:rPr>
        <w:noProof/>
      </w:rPr>
      <w:fldChar w:fldCharType="separate"/>
    </w:r>
    <w:r w:rsidR="004D2485">
      <w:rPr>
        <w:noProof/>
      </w:rPr>
      <w:t>1</w:t>
    </w:r>
    <w:r w:rsidR="00AC34FE">
      <w:rPr>
        <w:noProof/>
      </w:rPr>
      <w:fldChar w:fldCharType="end"/>
    </w:r>
    <w:r w:rsidRPr="00F10B48">
      <w:rPr>
        <w:noProof/>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E0CA" w14:textId="77777777" w:rsidR="0080103A" w:rsidRDefault="0080103A">
      <w:r>
        <w:separator/>
      </w:r>
    </w:p>
  </w:footnote>
  <w:footnote w:type="continuationSeparator" w:id="0">
    <w:p w14:paraId="7588F051" w14:textId="77777777" w:rsidR="0080103A" w:rsidRDefault="0080103A">
      <w:r>
        <w:continuationSeparator/>
      </w:r>
    </w:p>
  </w:footnote>
  <w:footnote w:type="continuationNotice" w:id="1">
    <w:p w14:paraId="2086354E" w14:textId="77777777" w:rsidR="0080103A" w:rsidRDefault="0080103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F5D89" w14:textId="77777777" w:rsidR="0044252E" w:rsidRPr="00B02335" w:rsidRDefault="00F10B48" w:rsidP="00F10B48">
    <w:pPr>
      <w:pStyle w:val="Header"/>
    </w:pPr>
    <w:r w:rsidRPr="00F10B48">
      <w:ptab w:relativeTo="margin" w:alignment="left" w:leader="none"/>
    </w:r>
    <w:r w:rsidRPr="00F10B48">
      <w:t>Carlsberg Group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B1AAD" w14:textId="77777777" w:rsidR="0044252E" w:rsidRPr="005F65C7" w:rsidRDefault="003E7346" w:rsidP="00F10B48">
    <w:pPr>
      <w:pStyle w:val="Header"/>
      <w:rPr>
        <w:lang w:val="uk-UA"/>
      </w:rPr>
    </w:pPr>
    <w:r>
      <w:rPr>
        <w:lang w:val="ru-RU" w:eastAsia="ru-RU"/>
      </w:rPr>
      <w:drawing>
        <wp:anchor distT="0" distB="0" distL="114300" distR="114300" simplePos="0" relativeHeight="251658240" behindDoc="0" locked="0" layoutInCell="1" allowOverlap="1" wp14:anchorId="6E6C9640" wp14:editId="56CD1946">
          <wp:simplePos x="0" y="0"/>
          <wp:positionH relativeFrom="page">
            <wp:posOffset>632460</wp:posOffset>
          </wp:positionH>
          <wp:positionV relativeFrom="page">
            <wp:posOffset>381635</wp:posOffset>
          </wp:positionV>
          <wp:extent cx="979591" cy="548640"/>
          <wp:effectExtent l="0" t="0" r="0" b="3810"/>
          <wp:wrapNone/>
          <wp:docPr id="10" name="Picture 10" descr="Carlsberg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hide" descr="Carlsberg Grou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9591" cy="548640"/>
                  </a:xfrm>
                  <a:prstGeom prst="rect">
                    <a:avLst/>
                  </a:prstGeom>
                  <a:noFill/>
                  <a:ln>
                    <a:noFill/>
                  </a:ln>
                </pic:spPr>
              </pic:pic>
            </a:graphicData>
          </a:graphic>
        </wp:anchor>
      </w:drawing>
    </w:r>
    <w:r w:rsidR="005F65C7">
      <w:rPr>
        <w:lang w:val="uk-UA"/>
      </w:rPr>
      <w:t>Версія</w:t>
    </w:r>
    <w:r w:rsidR="004614DD" w:rsidRPr="001A08BC">
      <w:rPr>
        <w:lang w:val="ru-RU"/>
      </w:rPr>
      <w:t xml:space="preserve">: </w:t>
    </w:r>
    <w:r w:rsidR="001D33BC">
      <w:t>LOM</w:t>
    </w:r>
    <w:r w:rsidR="001D33BC" w:rsidRPr="001A08BC">
      <w:rPr>
        <w:lang w:val="ru-RU"/>
      </w:rPr>
      <w:t xml:space="preserve"> </w:t>
    </w:r>
    <w:r w:rsidR="00872186">
      <w:t>NDA</w:t>
    </w:r>
    <w:r w:rsidR="00872186" w:rsidRPr="001A08BC">
      <w:rPr>
        <w:lang w:val="ru-RU"/>
      </w:rPr>
      <w:t xml:space="preserve"> </w:t>
    </w:r>
    <w:r w:rsidR="005F65C7">
      <w:rPr>
        <w:lang w:val="uk-UA"/>
      </w:rPr>
      <w:t xml:space="preserve">– грудень </w:t>
    </w:r>
    <w:r w:rsidR="001D33BC" w:rsidRPr="001A08BC">
      <w:rPr>
        <w:lang w:val="ru-RU"/>
      </w:rPr>
      <w:t>2021</w:t>
    </w:r>
    <w:r w:rsidR="005F65C7">
      <w:rPr>
        <w:lang w:val="uk-UA"/>
      </w:rPr>
      <w:t xml:space="preserve"> р.</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C222E3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527546"/>
    <w:multiLevelType w:val="multilevel"/>
    <w:tmpl w:val="029A500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DA3B93"/>
    <w:multiLevelType w:val="hybridMultilevel"/>
    <w:tmpl w:val="86B2FC50"/>
    <w:lvl w:ilvl="0" w:tplc="04060011">
      <w:start w:val="1"/>
      <w:numFmt w:val="decimal"/>
      <w:lvlText w:val="%1)"/>
      <w:lvlJc w:val="left"/>
      <w:pPr>
        <w:ind w:left="720" w:hanging="360"/>
      </w:pPr>
    </w:lvl>
    <w:lvl w:ilvl="1" w:tplc="902EC8D8">
      <w:start w:val="1"/>
      <w:numFmt w:val="bullet"/>
      <w:lvlText w:val=""/>
      <w:lvlJc w:val="left"/>
      <w:pPr>
        <w:ind w:left="1440" w:hanging="360"/>
      </w:pPr>
      <w:rPr>
        <w:rFonts w:ascii="Symbol" w:hAnsi="Symbol" w:hint="default"/>
      </w:r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3" w15:restartNumberingAfterBreak="0">
    <w:nsid w:val="1C1A59A2"/>
    <w:multiLevelType w:val="hybridMultilevel"/>
    <w:tmpl w:val="CE485808"/>
    <w:lvl w:ilvl="0" w:tplc="6C2065A2">
      <w:start w:val="6"/>
      <w:numFmt w:val="bullet"/>
      <w:lvlText w:val=""/>
      <w:lvlJc w:val="left"/>
      <w:pPr>
        <w:tabs>
          <w:tab w:val="num" w:pos="1134"/>
        </w:tabs>
        <w:ind w:left="1134" w:hanging="425"/>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AF4600"/>
    <w:multiLevelType w:val="hybridMultilevel"/>
    <w:tmpl w:val="55B8CE90"/>
    <w:lvl w:ilvl="0" w:tplc="E8826C78">
      <w:start w:val="1"/>
      <w:numFmt w:val="lowerLetter"/>
      <w:pStyle w:val="abctextunderH2"/>
      <w:lvlText w:val="%1)"/>
      <w:lvlJc w:val="left"/>
      <w:pPr>
        <w:ind w:left="720" w:hanging="360"/>
      </w:pPr>
      <w:rPr>
        <w:rFonts w:ascii="Verdana" w:hAnsi="Verdan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733371"/>
    <w:multiLevelType w:val="hybridMultilevel"/>
    <w:tmpl w:val="1214EC46"/>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6" w15:restartNumberingAfterBreak="0">
    <w:nsid w:val="4B5B15A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48F1A20"/>
    <w:multiLevelType w:val="multilevel"/>
    <w:tmpl w:val="1876A53C"/>
    <w:lvl w:ilvl="0">
      <w:start w:val="1"/>
      <w:numFmt w:val="decimal"/>
      <w:lvlText w:val="%1."/>
      <w:lvlJc w:val="left"/>
      <w:pPr>
        <w:ind w:left="360" w:hanging="360"/>
      </w:pPr>
      <w:rPr>
        <w:rFonts w:hint="default"/>
      </w:rPr>
    </w:lvl>
    <w:lvl w:ilvl="1">
      <w:start w:val="1"/>
      <w:numFmt w:val="lowerLetter"/>
      <w:lvlText w:val="(%2)"/>
      <w:lvlJc w:val="left"/>
      <w:pPr>
        <w:ind w:left="792" w:hanging="432"/>
      </w:pPr>
      <w:rPr>
        <w:rFonts w:ascii="Verdana" w:eastAsia="Times New Roman" w:hAnsi="Verdana"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8B245C"/>
    <w:multiLevelType w:val="multilevel"/>
    <w:tmpl w:val="B9FC7AE0"/>
    <w:lvl w:ilvl="0">
      <w:start w:val="1"/>
      <w:numFmt w:val="none"/>
      <w:suff w:val="nothing"/>
      <w:lvlText w:val=""/>
      <w:lvlJc w:val="left"/>
      <w:pPr>
        <w:ind w:left="0" w:firstLine="0"/>
      </w:pPr>
      <w:rPr>
        <w:rFonts w:hint="default"/>
      </w:rPr>
    </w:lvl>
    <w:lvl w:ilvl="1">
      <w:start w:val="1"/>
      <w:numFmt w:val="decimal"/>
      <w:lvlText w:val="%2."/>
      <w:lvlJc w:val="left"/>
      <w:pPr>
        <w:tabs>
          <w:tab w:val="num" w:pos="709"/>
        </w:tabs>
        <w:ind w:left="709" w:hanging="709"/>
      </w:pPr>
      <w:rPr>
        <w:rFonts w:hint="default"/>
      </w:rPr>
    </w:lvl>
    <w:lvl w:ilvl="2">
      <w:start w:val="1"/>
      <w:numFmt w:val="lowerLetter"/>
      <w:pStyle w:val="Definitionsabc"/>
      <w:lvlText w:val="%3)"/>
      <w:lvlJc w:val="left"/>
      <w:pPr>
        <w:tabs>
          <w:tab w:val="num" w:pos="709"/>
        </w:tabs>
        <w:ind w:left="709" w:hanging="709"/>
      </w:pPr>
      <w:rPr>
        <w:rFonts w:ascii="Verdana" w:hAnsi="Verdana" w:hint="default"/>
        <w:b w:val="0"/>
        <w:i w:val="0"/>
        <w:sz w:val="18"/>
      </w:rPr>
    </w:lvl>
    <w:lvl w:ilvl="3">
      <w:start w:val="1"/>
      <w:numFmt w:val="lowerLetter"/>
      <w:pStyle w:val="Definitionsabc"/>
      <w:lvlText w:val="(%4)"/>
      <w:lvlJc w:val="left"/>
      <w:pPr>
        <w:tabs>
          <w:tab w:val="num" w:pos="1418"/>
        </w:tabs>
        <w:ind w:left="1418" w:hanging="709"/>
      </w:pPr>
      <w:rPr>
        <w:rFonts w:hint="default"/>
      </w:rPr>
    </w:lvl>
    <w:lvl w:ilvl="4">
      <w:start w:val="1"/>
      <w:numFmt w:val="lowerRoman"/>
      <w:lvlText w:val="(%5)"/>
      <w:lvlJc w:val="left"/>
      <w:pPr>
        <w:tabs>
          <w:tab w:val="num" w:pos="2126"/>
        </w:tabs>
        <w:ind w:left="2126" w:hanging="708"/>
      </w:pPr>
      <w:rPr>
        <w:rFonts w:hint="default"/>
      </w:rPr>
    </w:lvl>
    <w:lvl w:ilvl="5">
      <w:start w:val="1"/>
      <w:numFmt w:val="upperLetter"/>
      <w:lvlText w:val="(%6)"/>
      <w:lvlJc w:val="left"/>
      <w:pPr>
        <w:tabs>
          <w:tab w:val="num" w:pos="2835"/>
        </w:tabs>
        <w:ind w:left="2835" w:hanging="709"/>
      </w:pPr>
      <w:rPr>
        <w:rFonts w:hint="default"/>
      </w:rPr>
    </w:lvl>
    <w:lvl w:ilvl="6">
      <w:start w:val="1"/>
      <w:numFmt w:val="decimal"/>
      <w:lvlText w:val="(%7)"/>
      <w:lvlJc w:val="left"/>
      <w:pPr>
        <w:tabs>
          <w:tab w:val="num" w:pos="2835"/>
        </w:tabs>
        <w:ind w:left="3544" w:hanging="709"/>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9" w15:restartNumberingAfterBreak="0">
    <w:nsid w:val="66D675B6"/>
    <w:multiLevelType w:val="hybridMultilevel"/>
    <w:tmpl w:val="B3D8E9F2"/>
    <w:lvl w:ilvl="0" w:tplc="A308F316">
      <w:start w:val="1"/>
      <w:numFmt w:val="lowerLetter"/>
      <w:lvlText w:val="%1)"/>
      <w:lvlJc w:val="left"/>
      <w:pPr>
        <w:ind w:left="720" w:hanging="360"/>
      </w:pPr>
      <w:rPr>
        <w:rFonts w:ascii="Verdana" w:hAnsi="Verdana"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8039031">
    <w:abstractNumId w:val="0"/>
  </w:num>
  <w:num w:numId="2" w16cid:durableId="1701127667">
    <w:abstractNumId w:val="3"/>
  </w:num>
  <w:num w:numId="3" w16cid:durableId="2039353585">
    <w:abstractNumId w:val="7"/>
  </w:num>
  <w:num w:numId="4" w16cid:durableId="891694239">
    <w:abstractNumId w:val="6"/>
  </w:num>
  <w:num w:numId="5" w16cid:durableId="1934246266">
    <w:abstractNumId w:val="1"/>
  </w:num>
  <w:num w:numId="6" w16cid:durableId="1693647002">
    <w:abstractNumId w:val="4"/>
  </w:num>
  <w:num w:numId="7" w16cid:durableId="1073241273">
    <w:abstractNumId w:val="9"/>
  </w:num>
  <w:num w:numId="8" w16cid:durableId="90205902">
    <w:abstractNumId w:val="8"/>
  </w:num>
  <w:num w:numId="9" w16cid:durableId="688986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75431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463826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1233141">
    <w:abstractNumId w:val="1"/>
  </w:num>
  <w:num w:numId="13" w16cid:durableId="18078141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631797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1" w:cryptProviderType="rsaAES" w:cryptAlgorithmClass="hash" w:cryptAlgorithmType="typeAny" w:cryptAlgorithmSid="14" w:cryptSpinCount="100000" w:hash="InCuIfwswzEr2DmA76XiXO3a19Da+gn2TSZRh21bWYf5o+ssiDMCeF0QrSUZubzU3iaoSqGTkLhnyc+HUuOXCw==" w:salt="9YlTlO6+St3hHgrtfZ46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31244F"/>
    <w:rsid w:val="000025AC"/>
    <w:rsid w:val="0000546F"/>
    <w:rsid w:val="000135CC"/>
    <w:rsid w:val="00021A2C"/>
    <w:rsid w:val="000323C5"/>
    <w:rsid w:val="00035F61"/>
    <w:rsid w:val="00036E95"/>
    <w:rsid w:val="00040FE5"/>
    <w:rsid w:val="0004245F"/>
    <w:rsid w:val="00056F3B"/>
    <w:rsid w:val="00061897"/>
    <w:rsid w:val="00075047"/>
    <w:rsid w:val="00081984"/>
    <w:rsid w:val="00082939"/>
    <w:rsid w:val="000852BF"/>
    <w:rsid w:val="000A2A00"/>
    <w:rsid w:val="000A4D7D"/>
    <w:rsid w:val="000A6816"/>
    <w:rsid w:val="000B19A9"/>
    <w:rsid w:val="000B37C6"/>
    <w:rsid w:val="000B468B"/>
    <w:rsid w:val="000C13E3"/>
    <w:rsid w:val="000C39C7"/>
    <w:rsid w:val="000F05C3"/>
    <w:rsid w:val="000F0EDC"/>
    <w:rsid w:val="000F118C"/>
    <w:rsid w:val="000F3F7B"/>
    <w:rsid w:val="000F5599"/>
    <w:rsid w:val="00100B9A"/>
    <w:rsid w:val="00106D4E"/>
    <w:rsid w:val="00106FFD"/>
    <w:rsid w:val="00107E91"/>
    <w:rsid w:val="0011060F"/>
    <w:rsid w:val="0011751C"/>
    <w:rsid w:val="00117909"/>
    <w:rsid w:val="00123D4B"/>
    <w:rsid w:val="001271EB"/>
    <w:rsid w:val="00131999"/>
    <w:rsid w:val="00132276"/>
    <w:rsid w:val="001345FE"/>
    <w:rsid w:val="00134D2C"/>
    <w:rsid w:val="00134EDB"/>
    <w:rsid w:val="00140E99"/>
    <w:rsid w:val="00143E63"/>
    <w:rsid w:val="00144248"/>
    <w:rsid w:val="0014661F"/>
    <w:rsid w:val="001467C4"/>
    <w:rsid w:val="00154141"/>
    <w:rsid w:val="00161F85"/>
    <w:rsid w:val="00163CA6"/>
    <w:rsid w:val="001714E9"/>
    <w:rsid w:val="001739D4"/>
    <w:rsid w:val="001A08BC"/>
    <w:rsid w:val="001A3091"/>
    <w:rsid w:val="001A33B7"/>
    <w:rsid w:val="001B0DD0"/>
    <w:rsid w:val="001B2917"/>
    <w:rsid w:val="001B3A2D"/>
    <w:rsid w:val="001B41AE"/>
    <w:rsid w:val="001B6B24"/>
    <w:rsid w:val="001C470A"/>
    <w:rsid w:val="001D33BC"/>
    <w:rsid w:val="001D7CAB"/>
    <w:rsid w:val="001D7D5D"/>
    <w:rsid w:val="001E1495"/>
    <w:rsid w:val="001E14E9"/>
    <w:rsid w:val="001F2CE7"/>
    <w:rsid w:val="001F4BC7"/>
    <w:rsid w:val="001F5D5F"/>
    <w:rsid w:val="001F6517"/>
    <w:rsid w:val="0020324F"/>
    <w:rsid w:val="00205339"/>
    <w:rsid w:val="0020698E"/>
    <w:rsid w:val="00210B03"/>
    <w:rsid w:val="00210F6B"/>
    <w:rsid w:val="00212F90"/>
    <w:rsid w:val="00234C50"/>
    <w:rsid w:val="00237576"/>
    <w:rsid w:val="0024290C"/>
    <w:rsid w:val="00247ECE"/>
    <w:rsid w:val="00252156"/>
    <w:rsid w:val="002651CE"/>
    <w:rsid w:val="00277C72"/>
    <w:rsid w:val="002835C5"/>
    <w:rsid w:val="00285A8C"/>
    <w:rsid w:val="00290B12"/>
    <w:rsid w:val="0029213A"/>
    <w:rsid w:val="002933A7"/>
    <w:rsid w:val="00294BFE"/>
    <w:rsid w:val="002971BB"/>
    <w:rsid w:val="002A0234"/>
    <w:rsid w:val="002A34F7"/>
    <w:rsid w:val="002A76F5"/>
    <w:rsid w:val="002C2A8B"/>
    <w:rsid w:val="002D5FA1"/>
    <w:rsid w:val="002D6F89"/>
    <w:rsid w:val="002E7CBF"/>
    <w:rsid w:val="002F003A"/>
    <w:rsid w:val="002F145E"/>
    <w:rsid w:val="002F4698"/>
    <w:rsid w:val="00310930"/>
    <w:rsid w:val="0031244F"/>
    <w:rsid w:val="00313707"/>
    <w:rsid w:val="00315E36"/>
    <w:rsid w:val="00322F06"/>
    <w:rsid w:val="003247D1"/>
    <w:rsid w:val="00326A16"/>
    <w:rsid w:val="003367CF"/>
    <w:rsid w:val="00340351"/>
    <w:rsid w:val="003427CF"/>
    <w:rsid w:val="00343790"/>
    <w:rsid w:val="003463A4"/>
    <w:rsid w:val="003613CB"/>
    <w:rsid w:val="00365BA8"/>
    <w:rsid w:val="003762D1"/>
    <w:rsid w:val="00380384"/>
    <w:rsid w:val="00396465"/>
    <w:rsid w:val="003A0796"/>
    <w:rsid w:val="003A0B68"/>
    <w:rsid w:val="003A477E"/>
    <w:rsid w:val="003A65AB"/>
    <w:rsid w:val="003A6B6D"/>
    <w:rsid w:val="003B20A3"/>
    <w:rsid w:val="003B4957"/>
    <w:rsid w:val="003B741B"/>
    <w:rsid w:val="003C7443"/>
    <w:rsid w:val="003D01D0"/>
    <w:rsid w:val="003E012A"/>
    <w:rsid w:val="003E1F7D"/>
    <w:rsid w:val="003E7346"/>
    <w:rsid w:val="003F2D69"/>
    <w:rsid w:val="003F5939"/>
    <w:rsid w:val="004020F2"/>
    <w:rsid w:val="00405D10"/>
    <w:rsid w:val="00407753"/>
    <w:rsid w:val="0041000B"/>
    <w:rsid w:val="0041584C"/>
    <w:rsid w:val="0042084E"/>
    <w:rsid w:val="0042477C"/>
    <w:rsid w:val="00430B0F"/>
    <w:rsid w:val="00431A72"/>
    <w:rsid w:val="0044252E"/>
    <w:rsid w:val="00453E8B"/>
    <w:rsid w:val="00454B3C"/>
    <w:rsid w:val="00455D13"/>
    <w:rsid w:val="00460116"/>
    <w:rsid w:val="004614DD"/>
    <w:rsid w:val="00473C7F"/>
    <w:rsid w:val="00474727"/>
    <w:rsid w:val="004761C6"/>
    <w:rsid w:val="004840BB"/>
    <w:rsid w:val="00487C87"/>
    <w:rsid w:val="00497AC1"/>
    <w:rsid w:val="004A5510"/>
    <w:rsid w:val="004A6C74"/>
    <w:rsid w:val="004B24B1"/>
    <w:rsid w:val="004B4610"/>
    <w:rsid w:val="004B6619"/>
    <w:rsid w:val="004B66E0"/>
    <w:rsid w:val="004C1364"/>
    <w:rsid w:val="004C6137"/>
    <w:rsid w:val="004D0C48"/>
    <w:rsid w:val="004D2485"/>
    <w:rsid w:val="004D2966"/>
    <w:rsid w:val="004D4F75"/>
    <w:rsid w:val="004D69C4"/>
    <w:rsid w:val="004F1133"/>
    <w:rsid w:val="004F1695"/>
    <w:rsid w:val="004F727D"/>
    <w:rsid w:val="00503648"/>
    <w:rsid w:val="005054F9"/>
    <w:rsid w:val="00506D20"/>
    <w:rsid w:val="00506DA8"/>
    <w:rsid w:val="00513235"/>
    <w:rsid w:val="005137EF"/>
    <w:rsid w:val="00515CD5"/>
    <w:rsid w:val="00521971"/>
    <w:rsid w:val="005238E3"/>
    <w:rsid w:val="005249F1"/>
    <w:rsid w:val="00526889"/>
    <w:rsid w:val="0053538C"/>
    <w:rsid w:val="00540594"/>
    <w:rsid w:val="00554E00"/>
    <w:rsid w:val="0055685F"/>
    <w:rsid w:val="00564843"/>
    <w:rsid w:val="00565DB2"/>
    <w:rsid w:val="00570A06"/>
    <w:rsid w:val="00574594"/>
    <w:rsid w:val="0057714F"/>
    <w:rsid w:val="005813A2"/>
    <w:rsid w:val="00597D68"/>
    <w:rsid w:val="005B35F4"/>
    <w:rsid w:val="005C0990"/>
    <w:rsid w:val="005C2A21"/>
    <w:rsid w:val="005C744A"/>
    <w:rsid w:val="005D2688"/>
    <w:rsid w:val="005D630C"/>
    <w:rsid w:val="005E14D0"/>
    <w:rsid w:val="005E340F"/>
    <w:rsid w:val="005E6041"/>
    <w:rsid w:val="005F445C"/>
    <w:rsid w:val="005F65C7"/>
    <w:rsid w:val="005F6707"/>
    <w:rsid w:val="00601946"/>
    <w:rsid w:val="00611ACB"/>
    <w:rsid w:val="00617FD6"/>
    <w:rsid w:val="00624763"/>
    <w:rsid w:val="00625BD3"/>
    <w:rsid w:val="00633D7A"/>
    <w:rsid w:val="006378D8"/>
    <w:rsid w:val="00664B5C"/>
    <w:rsid w:val="00682D8C"/>
    <w:rsid w:val="00695A89"/>
    <w:rsid w:val="006A39C4"/>
    <w:rsid w:val="006A540F"/>
    <w:rsid w:val="006A5760"/>
    <w:rsid w:val="006B0281"/>
    <w:rsid w:val="006B2476"/>
    <w:rsid w:val="006B32CF"/>
    <w:rsid w:val="006C040D"/>
    <w:rsid w:val="006D0546"/>
    <w:rsid w:val="006D7E29"/>
    <w:rsid w:val="006E1E33"/>
    <w:rsid w:val="006E79BC"/>
    <w:rsid w:val="006E7AB0"/>
    <w:rsid w:val="006F46E4"/>
    <w:rsid w:val="006F47C5"/>
    <w:rsid w:val="006F4B12"/>
    <w:rsid w:val="00701F6A"/>
    <w:rsid w:val="00702F76"/>
    <w:rsid w:val="00720E13"/>
    <w:rsid w:val="007213E7"/>
    <w:rsid w:val="00723A2E"/>
    <w:rsid w:val="00726BC5"/>
    <w:rsid w:val="007302E7"/>
    <w:rsid w:val="00733086"/>
    <w:rsid w:val="0073352F"/>
    <w:rsid w:val="00733B9A"/>
    <w:rsid w:val="00745032"/>
    <w:rsid w:val="00752D16"/>
    <w:rsid w:val="00762438"/>
    <w:rsid w:val="00765623"/>
    <w:rsid w:val="0077337C"/>
    <w:rsid w:val="007804FA"/>
    <w:rsid w:val="00783731"/>
    <w:rsid w:val="00785738"/>
    <w:rsid w:val="00794250"/>
    <w:rsid w:val="00796734"/>
    <w:rsid w:val="007979B3"/>
    <w:rsid w:val="007A566E"/>
    <w:rsid w:val="007C02D1"/>
    <w:rsid w:val="007C09DA"/>
    <w:rsid w:val="007C5F72"/>
    <w:rsid w:val="007C7AE5"/>
    <w:rsid w:val="007D09D8"/>
    <w:rsid w:val="007D1223"/>
    <w:rsid w:val="007D20A8"/>
    <w:rsid w:val="007D2DA5"/>
    <w:rsid w:val="007E53E9"/>
    <w:rsid w:val="007E67EA"/>
    <w:rsid w:val="007E7E99"/>
    <w:rsid w:val="007F1D7D"/>
    <w:rsid w:val="007F2DA0"/>
    <w:rsid w:val="007F6C7D"/>
    <w:rsid w:val="0080103A"/>
    <w:rsid w:val="00802D55"/>
    <w:rsid w:val="0080432C"/>
    <w:rsid w:val="00807938"/>
    <w:rsid w:val="00813C89"/>
    <w:rsid w:val="00821450"/>
    <w:rsid w:val="008317B2"/>
    <w:rsid w:val="008349D2"/>
    <w:rsid w:val="0083581B"/>
    <w:rsid w:val="00847350"/>
    <w:rsid w:val="00851FCA"/>
    <w:rsid w:val="00854082"/>
    <w:rsid w:val="00854143"/>
    <w:rsid w:val="00870289"/>
    <w:rsid w:val="00872186"/>
    <w:rsid w:val="0088180B"/>
    <w:rsid w:val="008851ED"/>
    <w:rsid w:val="00890B8D"/>
    <w:rsid w:val="0089350B"/>
    <w:rsid w:val="00894FFA"/>
    <w:rsid w:val="008A421F"/>
    <w:rsid w:val="008A7097"/>
    <w:rsid w:val="008B5F41"/>
    <w:rsid w:val="008B6504"/>
    <w:rsid w:val="008C180E"/>
    <w:rsid w:val="008C65D1"/>
    <w:rsid w:val="008D19E8"/>
    <w:rsid w:val="008D1AED"/>
    <w:rsid w:val="008D49E2"/>
    <w:rsid w:val="008F08E6"/>
    <w:rsid w:val="008F26DF"/>
    <w:rsid w:val="008F423B"/>
    <w:rsid w:val="00910B39"/>
    <w:rsid w:val="00912458"/>
    <w:rsid w:val="00916196"/>
    <w:rsid w:val="00916237"/>
    <w:rsid w:val="009211C4"/>
    <w:rsid w:val="0096616D"/>
    <w:rsid w:val="00967683"/>
    <w:rsid w:val="009679F3"/>
    <w:rsid w:val="00972D80"/>
    <w:rsid w:val="00977958"/>
    <w:rsid w:val="0098247F"/>
    <w:rsid w:val="009869D0"/>
    <w:rsid w:val="00993D33"/>
    <w:rsid w:val="00993E7D"/>
    <w:rsid w:val="009A26CD"/>
    <w:rsid w:val="009A5C53"/>
    <w:rsid w:val="009B4FB5"/>
    <w:rsid w:val="009B7956"/>
    <w:rsid w:val="009C74B3"/>
    <w:rsid w:val="009D1E7F"/>
    <w:rsid w:val="009D24B6"/>
    <w:rsid w:val="009D64EE"/>
    <w:rsid w:val="009E5D3D"/>
    <w:rsid w:val="009E7C55"/>
    <w:rsid w:val="00A04068"/>
    <w:rsid w:val="00A05752"/>
    <w:rsid w:val="00A162F3"/>
    <w:rsid w:val="00A174B3"/>
    <w:rsid w:val="00A17D2E"/>
    <w:rsid w:val="00A33480"/>
    <w:rsid w:val="00A364B2"/>
    <w:rsid w:val="00A41C59"/>
    <w:rsid w:val="00A51C93"/>
    <w:rsid w:val="00A64B4A"/>
    <w:rsid w:val="00A75819"/>
    <w:rsid w:val="00A81270"/>
    <w:rsid w:val="00A81AFD"/>
    <w:rsid w:val="00A925A7"/>
    <w:rsid w:val="00AA3481"/>
    <w:rsid w:val="00AB3870"/>
    <w:rsid w:val="00AB5677"/>
    <w:rsid w:val="00AB636F"/>
    <w:rsid w:val="00AC06C1"/>
    <w:rsid w:val="00AC34FE"/>
    <w:rsid w:val="00AD5EB1"/>
    <w:rsid w:val="00AD7A1F"/>
    <w:rsid w:val="00AE06D6"/>
    <w:rsid w:val="00AE0BC6"/>
    <w:rsid w:val="00AE112B"/>
    <w:rsid w:val="00AF545B"/>
    <w:rsid w:val="00B02335"/>
    <w:rsid w:val="00B223D4"/>
    <w:rsid w:val="00B236ED"/>
    <w:rsid w:val="00B32548"/>
    <w:rsid w:val="00B33305"/>
    <w:rsid w:val="00B41F48"/>
    <w:rsid w:val="00B42D1E"/>
    <w:rsid w:val="00B43D13"/>
    <w:rsid w:val="00B43D43"/>
    <w:rsid w:val="00B459D3"/>
    <w:rsid w:val="00B46E4B"/>
    <w:rsid w:val="00B471F2"/>
    <w:rsid w:val="00B47601"/>
    <w:rsid w:val="00B47A2D"/>
    <w:rsid w:val="00B50F26"/>
    <w:rsid w:val="00B5127F"/>
    <w:rsid w:val="00B551D0"/>
    <w:rsid w:val="00B628D9"/>
    <w:rsid w:val="00B76850"/>
    <w:rsid w:val="00B80F1E"/>
    <w:rsid w:val="00B81F63"/>
    <w:rsid w:val="00B8333D"/>
    <w:rsid w:val="00B84208"/>
    <w:rsid w:val="00B90044"/>
    <w:rsid w:val="00B92E4B"/>
    <w:rsid w:val="00BA0B83"/>
    <w:rsid w:val="00BA1B15"/>
    <w:rsid w:val="00BB0CF5"/>
    <w:rsid w:val="00BB1317"/>
    <w:rsid w:val="00BB2EDE"/>
    <w:rsid w:val="00BC3CAE"/>
    <w:rsid w:val="00BC3FF0"/>
    <w:rsid w:val="00BC68D8"/>
    <w:rsid w:val="00BD018A"/>
    <w:rsid w:val="00BD3B8C"/>
    <w:rsid w:val="00BD558D"/>
    <w:rsid w:val="00BD6E54"/>
    <w:rsid w:val="00BE22A6"/>
    <w:rsid w:val="00BF21FA"/>
    <w:rsid w:val="00BF5221"/>
    <w:rsid w:val="00BF71BE"/>
    <w:rsid w:val="00C020EA"/>
    <w:rsid w:val="00C06692"/>
    <w:rsid w:val="00C11D7A"/>
    <w:rsid w:val="00C276C4"/>
    <w:rsid w:val="00C57747"/>
    <w:rsid w:val="00C57B0D"/>
    <w:rsid w:val="00C752BF"/>
    <w:rsid w:val="00C77394"/>
    <w:rsid w:val="00C84900"/>
    <w:rsid w:val="00C87D8F"/>
    <w:rsid w:val="00C953AC"/>
    <w:rsid w:val="00C96D2B"/>
    <w:rsid w:val="00C96E9F"/>
    <w:rsid w:val="00CA1487"/>
    <w:rsid w:val="00CA36BD"/>
    <w:rsid w:val="00CA4C0F"/>
    <w:rsid w:val="00CD2AE1"/>
    <w:rsid w:val="00CD3716"/>
    <w:rsid w:val="00CD4116"/>
    <w:rsid w:val="00CD57A4"/>
    <w:rsid w:val="00CE4ADA"/>
    <w:rsid w:val="00CE61A8"/>
    <w:rsid w:val="00CF409F"/>
    <w:rsid w:val="00D067C3"/>
    <w:rsid w:val="00D07B07"/>
    <w:rsid w:val="00D10982"/>
    <w:rsid w:val="00D1218B"/>
    <w:rsid w:val="00D168DF"/>
    <w:rsid w:val="00D24D35"/>
    <w:rsid w:val="00D35E34"/>
    <w:rsid w:val="00D4120F"/>
    <w:rsid w:val="00D45550"/>
    <w:rsid w:val="00D46FD6"/>
    <w:rsid w:val="00D54D25"/>
    <w:rsid w:val="00D82190"/>
    <w:rsid w:val="00D82732"/>
    <w:rsid w:val="00D833F0"/>
    <w:rsid w:val="00D837C2"/>
    <w:rsid w:val="00D9469B"/>
    <w:rsid w:val="00D95137"/>
    <w:rsid w:val="00D95BC9"/>
    <w:rsid w:val="00DA103C"/>
    <w:rsid w:val="00DA5ACA"/>
    <w:rsid w:val="00DB6B0F"/>
    <w:rsid w:val="00DB7FB2"/>
    <w:rsid w:val="00DC3655"/>
    <w:rsid w:val="00DC4B52"/>
    <w:rsid w:val="00DC5D78"/>
    <w:rsid w:val="00DD0660"/>
    <w:rsid w:val="00DD2152"/>
    <w:rsid w:val="00DD7D01"/>
    <w:rsid w:val="00DE40DC"/>
    <w:rsid w:val="00DE495D"/>
    <w:rsid w:val="00DF0844"/>
    <w:rsid w:val="00DF7A1A"/>
    <w:rsid w:val="00E025B0"/>
    <w:rsid w:val="00E06C27"/>
    <w:rsid w:val="00E167E8"/>
    <w:rsid w:val="00E20E58"/>
    <w:rsid w:val="00E21390"/>
    <w:rsid w:val="00E235CC"/>
    <w:rsid w:val="00E264A6"/>
    <w:rsid w:val="00E31200"/>
    <w:rsid w:val="00E333F3"/>
    <w:rsid w:val="00E44272"/>
    <w:rsid w:val="00E63BD5"/>
    <w:rsid w:val="00E640F6"/>
    <w:rsid w:val="00E738B8"/>
    <w:rsid w:val="00E76A9F"/>
    <w:rsid w:val="00E95996"/>
    <w:rsid w:val="00EA42DB"/>
    <w:rsid w:val="00EA6231"/>
    <w:rsid w:val="00EB4E82"/>
    <w:rsid w:val="00EB5D78"/>
    <w:rsid w:val="00EB7106"/>
    <w:rsid w:val="00ED1198"/>
    <w:rsid w:val="00ED341F"/>
    <w:rsid w:val="00ED39F5"/>
    <w:rsid w:val="00ED6444"/>
    <w:rsid w:val="00ED7F9E"/>
    <w:rsid w:val="00EE1CA1"/>
    <w:rsid w:val="00EE44A6"/>
    <w:rsid w:val="00EF3300"/>
    <w:rsid w:val="00EF6B8E"/>
    <w:rsid w:val="00EF7B08"/>
    <w:rsid w:val="00F10B48"/>
    <w:rsid w:val="00F22707"/>
    <w:rsid w:val="00F22F17"/>
    <w:rsid w:val="00F24B48"/>
    <w:rsid w:val="00F25B1F"/>
    <w:rsid w:val="00F26BDA"/>
    <w:rsid w:val="00F320F3"/>
    <w:rsid w:val="00F32EB5"/>
    <w:rsid w:val="00F42D1C"/>
    <w:rsid w:val="00F5452C"/>
    <w:rsid w:val="00F55AB6"/>
    <w:rsid w:val="00F579D4"/>
    <w:rsid w:val="00F62F08"/>
    <w:rsid w:val="00F67DC9"/>
    <w:rsid w:val="00F73A19"/>
    <w:rsid w:val="00F81134"/>
    <w:rsid w:val="00F9517E"/>
    <w:rsid w:val="00F9520A"/>
    <w:rsid w:val="00F9561B"/>
    <w:rsid w:val="00F97745"/>
    <w:rsid w:val="00FA083B"/>
    <w:rsid w:val="00FA30DE"/>
    <w:rsid w:val="00FA42BD"/>
    <w:rsid w:val="00FB4891"/>
    <w:rsid w:val="00FC62F1"/>
    <w:rsid w:val="00FD229D"/>
    <w:rsid w:val="00FD5BFF"/>
    <w:rsid w:val="00FE7AF4"/>
    <w:rsid w:val="00FF3C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49E11F"/>
  <w15:docId w15:val="{6106C6D1-BF93-486F-A94E-7DC9B1383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B0F"/>
    <w:pPr>
      <w:spacing w:before="240" w:after="240" w:line="276" w:lineRule="auto"/>
    </w:pPr>
    <w:rPr>
      <w:rFonts w:ascii="Verdana" w:hAnsi="Verdana"/>
      <w:sz w:val="18"/>
      <w:szCs w:val="24"/>
      <w:lang w:val="en-GB" w:eastAsia="da-DK"/>
    </w:rPr>
  </w:style>
  <w:style w:type="paragraph" w:styleId="Heading1">
    <w:name w:val="heading 1"/>
    <w:basedOn w:val="Normal"/>
    <w:next w:val="Normal"/>
    <w:autoRedefine/>
    <w:qFormat/>
    <w:rsid w:val="00762438"/>
    <w:pPr>
      <w:numPr>
        <w:numId w:val="5"/>
      </w:numPr>
      <w:outlineLvl w:val="0"/>
    </w:pPr>
    <w:rPr>
      <w:rFonts w:cs="Arial"/>
      <w:b/>
      <w:bCs/>
      <w:szCs w:val="17"/>
    </w:rPr>
  </w:style>
  <w:style w:type="paragraph" w:styleId="Heading2">
    <w:name w:val="heading 2"/>
    <w:basedOn w:val="Normal"/>
    <w:next w:val="Normal"/>
    <w:autoRedefine/>
    <w:qFormat/>
    <w:rsid w:val="000F5599"/>
    <w:pPr>
      <w:numPr>
        <w:ilvl w:val="1"/>
        <w:numId w:val="5"/>
      </w:numPr>
      <w:jc w:val="both"/>
      <w:outlineLvl w:val="1"/>
    </w:pPr>
    <w:rPr>
      <w:rFonts w:cs="Arial"/>
      <w:bCs/>
      <w:iCs/>
      <w:szCs w:val="28"/>
      <w:lang w:val="uk-UA"/>
    </w:rPr>
  </w:style>
  <w:style w:type="paragraph" w:styleId="Heading3">
    <w:name w:val="heading 3"/>
    <w:basedOn w:val="Normal"/>
    <w:next w:val="Normal"/>
    <w:autoRedefine/>
    <w:qFormat/>
    <w:rsid w:val="00DB6B0F"/>
    <w:pPr>
      <w:numPr>
        <w:ilvl w:val="2"/>
        <w:numId w:val="5"/>
      </w:numPr>
      <w:ind w:left="1440"/>
      <w:jc w:val="both"/>
      <w:outlineLvl w:val="2"/>
    </w:pPr>
    <w:rPr>
      <w:rFonts w:cs="Arial"/>
      <w:bCs/>
      <w:szCs w:val="26"/>
    </w:rPr>
  </w:style>
  <w:style w:type="paragraph" w:styleId="Heading4">
    <w:name w:val="heading 4"/>
    <w:basedOn w:val="Heading1"/>
    <w:next w:val="Normal"/>
    <w:autoRedefine/>
    <w:qFormat/>
    <w:rsid w:val="00DB6B0F"/>
    <w:pPr>
      <w:numPr>
        <w:ilvl w:val="3"/>
      </w:numPr>
      <w:jc w:val="both"/>
      <w:outlineLvl w:val="3"/>
    </w:pPr>
    <w:rPr>
      <w:b w:val="0"/>
    </w:rPr>
  </w:style>
  <w:style w:type="paragraph" w:styleId="Heading5">
    <w:name w:val="heading 5"/>
    <w:basedOn w:val="Heading4"/>
    <w:next w:val="Normal"/>
    <w:qFormat/>
    <w:rsid w:val="004A6C74"/>
    <w:pPr>
      <w:numPr>
        <w:ilvl w:val="4"/>
      </w:numPr>
      <w:outlineLvl w:val="4"/>
    </w:pPr>
  </w:style>
  <w:style w:type="paragraph" w:styleId="Heading6">
    <w:name w:val="heading 6"/>
    <w:basedOn w:val="Heading5"/>
    <w:next w:val="Normal"/>
    <w:qFormat/>
    <w:rsid w:val="004A6C74"/>
    <w:pPr>
      <w:numPr>
        <w:ilvl w:val="5"/>
      </w:numPr>
      <w:outlineLvl w:val="5"/>
    </w:pPr>
  </w:style>
  <w:style w:type="paragraph" w:styleId="Heading7">
    <w:name w:val="heading 7"/>
    <w:basedOn w:val="Heading6"/>
    <w:next w:val="Normal"/>
    <w:qFormat/>
    <w:rsid w:val="004A6C74"/>
    <w:pPr>
      <w:numPr>
        <w:ilvl w:val="6"/>
      </w:numPr>
      <w:outlineLvl w:val="6"/>
    </w:pPr>
  </w:style>
  <w:style w:type="paragraph" w:styleId="Heading8">
    <w:name w:val="heading 8"/>
    <w:basedOn w:val="Heading7"/>
    <w:next w:val="Normal"/>
    <w:qFormat/>
    <w:rsid w:val="004A6C74"/>
    <w:pPr>
      <w:numPr>
        <w:ilvl w:val="7"/>
      </w:numPr>
      <w:outlineLvl w:val="7"/>
    </w:pPr>
  </w:style>
  <w:style w:type="paragraph" w:styleId="Heading9">
    <w:name w:val="heading 9"/>
    <w:basedOn w:val="Heading8"/>
    <w:next w:val="Normal"/>
    <w:qFormat/>
    <w:rsid w:val="004A6C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mplate">
    <w:name w:val="Template"/>
    <w:link w:val="TemplateChar"/>
    <w:rsid w:val="00F97745"/>
    <w:pPr>
      <w:spacing w:line="200" w:lineRule="atLeast"/>
    </w:pPr>
    <w:rPr>
      <w:rFonts w:ascii="Verdana" w:hAnsi="Verdana"/>
      <w:sz w:val="13"/>
      <w:szCs w:val="24"/>
      <w:lang w:val="en-GB" w:eastAsia="da-DK"/>
    </w:rPr>
  </w:style>
  <w:style w:type="paragraph" w:customStyle="1" w:styleId="Template-Address">
    <w:name w:val="Template - Address"/>
    <w:basedOn w:val="Template"/>
    <w:rsid w:val="00B551D0"/>
    <w:rPr>
      <w:noProof/>
    </w:rPr>
  </w:style>
  <w:style w:type="paragraph" w:customStyle="1" w:styleId="Template-Companyname">
    <w:name w:val="Template - Company name"/>
    <w:basedOn w:val="Template"/>
    <w:link w:val="Template-CompanynameChar"/>
    <w:rsid w:val="00B551D0"/>
    <w:rPr>
      <w:b/>
      <w:noProof/>
    </w:rPr>
  </w:style>
  <w:style w:type="paragraph" w:styleId="Header">
    <w:name w:val="header"/>
    <w:basedOn w:val="Normal"/>
    <w:rsid w:val="00F10B48"/>
    <w:pPr>
      <w:tabs>
        <w:tab w:val="center" w:pos="4819"/>
        <w:tab w:val="right" w:pos="9638"/>
      </w:tabs>
      <w:spacing w:line="200" w:lineRule="atLeast"/>
      <w:jc w:val="right"/>
    </w:pPr>
    <w:rPr>
      <w:noProof/>
      <w:sz w:val="16"/>
      <w:szCs w:val="16"/>
    </w:rPr>
  </w:style>
  <w:style w:type="paragraph" w:styleId="Footer">
    <w:name w:val="footer"/>
    <w:basedOn w:val="Normal"/>
    <w:link w:val="FooterChar"/>
    <w:autoRedefine/>
    <w:uiPriority w:val="99"/>
    <w:rsid w:val="00F10B48"/>
    <w:pPr>
      <w:tabs>
        <w:tab w:val="center" w:pos="4819"/>
        <w:tab w:val="right" w:pos="9638"/>
      </w:tabs>
    </w:pPr>
    <w:rPr>
      <w:sz w:val="16"/>
    </w:rPr>
  </w:style>
  <w:style w:type="table" w:styleId="TableGrid">
    <w:name w:val="Table Grid"/>
    <w:basedOn w:val="TableNormal"/>
    <w:uiPriority w:val="39"/>
    <w:rsid w:val="00B43D13"/>
    <w:pPr>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ing">
    <w:name w:val="Normal - Heading"/>
    <w:basedOn w:val="Normal"/>
    <w:rsid w:val="00B43D13"/>
    <w:rPr>
      <w:b/>
    </w:rPr>
  </w:style>
  <w:style w:type="character" w:styleId="EndnoteReference">
    <w:name w:val="endnote reference"/>
    <w:semiHidden/>
    <w:rsid w:val="004A6C74"/>
    <w:rPr>
      <w:rFonts w:ascii="Verdana" w:hAnsi="Verdana"/>
      <w:sz w:val="13"/>
      <w:vertAlign w:val="superscript"/>
    </w:rPr>
  </w:style>
  <w:style w:type="paragraph" w:styleId="EndnoteText">
    <w:name w:val="endnote text"/>
    <w:basedOn w:val="Normal"/>
    <w:semiHidden/>
    <w:rsid w:val="004A6C74"/>
    <w:pPr>
      <w:spacing w:line="200" w:lineRule="atLeast"/>
    </w:pPr>
    <w:rPr>
      <w:sz w:val="13"/>
      <w:szCs w:val="20"/>
    </w:rPr>
  </w:style>
  <w:style w:type="character" w:styleId="FootnoteReference">
    <w:name w:val="footnote reference"/>
    <w:semiHidden/>
    <w:rsid w:val="004A6C74"/>
    <w:rPr>
      <w:rFonts w:ascii="Verdana" w:hAnsi="Verdana"/>
      <w:sz w:val="13"/>
      <w:vertAlign w:val="superscript"/>
    </w:rPr>
  </w:style>
  <w:style w:type="paragraph" w:styleId="FootnoteText">
    <w:name w:val="footnote text"/>
    <w:basedOn w:val="Normal"/>
    <w:semiHidden/>
    <w:rsid w:val="004A6C74"/>
    <w:pPr>
      <w:spacing w:line="200" w:lineRule="atLeast"/>
    </w:pPr>
    <w:rPr>
      <w:sz w:val="13"/>
      <w:szCs w:val="20"/>
    </w:rPr>
  </w:style>
  <w:style w:type="character" w:styleId="PageNumber">
    <w:name w:val="page number"/>
    <w:basedOn w:val="DefaultParagraphFont"/>
    <w:rsid w:val="00C752BF"/>
  </w:style>
  <w:style w:type="paragraph" w:customStyle="1" w:styleId="Template-www">
    <w:name w:val="Template - www"/>
    <w:basedOn w:val="Template"/>
    <w:rsid w:val="006F47C5"/>
    <w:rPr>
      <w:color w:val="115622"/>
      <w:sz w:val="14"/>
      <w:szCs w:val="14"/>
    </w:rPr>
  </w:style>
  <w:style w:type="character" w:customStyle="1" w:styleId="TemplateChar">
    <w:name w:val="Template Char"/>
    <w:link w:val="Template"/>
    <w:rsid w:val="00B236ED"/>
    <w:rPr>
      <w:rFonts w:ascii="Verdana" w:hAnsi="Verdana"/>
      <w:sz w:val="13"/>
      <w:szCs w:val="24"/>
      <w:lang w:val="en-GB" w:eastAsia="da-DK" w:bidi="ar-SA"/>
    </w:rPr>
  </w:style>
  <w:style w:type="character" w:customStyle="1" w:styleId="Template-CompanynameChar">
    <w:name w:val="Template - Company name Char"/>
    <w:link w:val="Template-Companyname"/>
    <w:rsid w:val="00B236ED"/>
    <w:rPr>
      <w:rFonts w:ascii="Verdana" w:hAnsi="Verdana"/>
      <w:b/>
      <w:noProof/>
      <w:sz w:val="13"/>
      <w:szCs w:val="24"/>
      <w:lang w:val="en-GB" w:eastAsia="da-DK" w:bidi="ar-SA"/>
    </w:rPr>
  </w:style>
  <w:style w:type="character" w:customStyle="1" w:styleId="Template-INITIALS">
    <w:name w:val="Template - INITIALS"/>
    <w:rsid w:val="00601946"/>
    <w:rPr>
      <w:rFonts w:ascii="Verdana" w:hAnsi="Verdana"/>
      <w:caps/>
      <w:sz w:val="17"/>
    </w:rPr>
  </w:style>
  <w:style w:type="paragraph" w:customStyle="1" w:styleId="Template-Initials0">
    <w:name w:val="Template - Initials"/>
    <w:basedOn w:val="Template"/>
    <w:link w:val="Template-InitialsChar"/>
    <w:rsid w:val="00601946"/>
    <w:rPr>
      <w:sz w:val="17"/>
    </w:rPr>
  </w:style>
  <w:style w:type="character" w:customStyle="1" w:styleId="Template-InitialsChar">
    <w:name w:val="Template - Initials Char"/>
    <w:link w:val="Template-Initials0"/>
    <w:rsid w:val="00601946"/>
    <w:rPr>
      <w:rFonts w:ascii="Verdana" w:hAnsi="Verdana"/>
      <w:sz w:val="17"/>
      <w:szCs w:val="24"/>
      <w:lang w:val="en-GB" w:eastAsia="da-DK" w:bidi="ar-SA"/>
    </w:rPr>
  </w:style>
  <w:style w:type="paragraph" w:customStyle="1" w:styleId="Header-Firstline">
    <w:name w:val="Header - First line"/>
    <w:basedOn w:val="Header"/>
    <w:rsid w:val="004B6619"/>
    <w:pPr>
      <w:spacing w:line="70" w:lineRule="exact"/>
    </w:pPr>
    <w:rPr>
      <w:rFonts w:ascii="Access" w:hAnsi="Access"/>
      <w:b/>
      <w:sz w:val="13"/>
      <w:szCs w:val="13"/>
    </w:rPr>
  </w:style>
  <w:style w:type="paragraph" w:styleId="BodyText">
    <w:name w:val="Body Text"/>
    <w:basedOn w:val="Normal"/>
    <w:rsid w:val="00C276C4"/>
    <w:pPr>
      <w:tabs>
        <w:tab w:val="left" w:pos="851"/>
        <w:tab w:val="left" w:pos="1418"/>
      </w:tabs>
      <w:jc w:val="both"/>
    </w:pPr>
    <w:rPr>
      <w:rFonts w:ascii="Bookman Old Style" w:hAnsi="Bookman Old Style"/>
      <w:spacing w:val="-3"/>
      <w:sz w:val="20"/>
      <w:szCs w:val="20"/>
      <w:lang w:eastAsia="en-US"/>
    </w:rPr>
  </w:style>
  <w:style w:type="paragraph" w:styleId="BodyTextIndent">
    <w:name w:val="Body Text Indent"/>
    <w:basedOn w:val="Normal"/>
    <w:rsid w:val="00C276C4"/>
    <w:pPr>
      <w:tabs>
        <w:tab w:val="left" w:pos="851"/>
        <w:tab w:val="left" w:pos="1418"/>
      </w:tabs>
      <w:ind w:left="851" w:hanging="851"/>
      <w:jc w:val="both"/>
    </w:pPr>
    <w:rPr>
      <w:rFonts w:ascii="Bookman Old Style" w:hAnsi="Bookman Old Style"/>
      <w:spacing w:val="-3"/>
      <w:sz w:val="20"/>
      <w:szCs w:val="20"/>
      <w:lang w:eastAsia="en-US"/>
    </w:rPr>
  </w:style>
  <w:style w:type="paragraph" w:styleId="ListParagraph">
    <w:name w:val="List Paragraph"/>
    <w:basedOn w:val="Normal"/>
    <w:uiPriority w:val="34"/>
    <w:qFormat/>
    <w:rsid w:val="00163CA6"/>
    <w:pPr>
      <w:ind w:left="720"/>
    </w:pPr>
  </w:style>
  <w:style w:type="character" w:styleId="CommentReference">
    <w:name w:val="annotation reference"/>
    <w:uiPriority w:val="99"/>
    <w:rsid w:val="001B6B24"/>
    <w:rPr>
      <w:sz w:val="16"/>
      <w:szCs w:val="16"/>
    </w:rPr>
  </w:style>
  <w:style w:type="paragraph" w:styleId="CommentText">
    <w:name w:val="annotation text"/>
    <w:basedOn w:val="Normal"/>
    <w:link w:val="CommentTextChar"/>
    <w:uiPriority w:val="99"/>
    <w:rsid w:val="001B6B24"/>
    <w:rPr>
      <w:sz w:val="20"/>
      <w:szCs w:val="20"/>
    </w:rPr>
  </w:style>
  <w:style w:type="character" w:customStyle="1" w:styleId="CommentTextChar">
    <w:name w:val="Comment Text Char"/>
    <w:link w:val="CommentText"/>
    <w:uiPriority w:val="99"/>
    <w:rsid w:val="001B6B24"/>
    <w:rPr>
      <w:rFonts w:ascii="Verdana" w:hAnsi="Verdana"/>
      <w:lang w:val="en-GB" w:eastAsia="da-DK"/>
    </w:rPr>
  </w:style>
  <w:style w:type="paragraph" w:styleId="BalloonText">
    <w:name w:val="Balloon Text"/>
    <w:basedOn w:val="Normal"/>
    <w:link w:val="BalloonTextChar"/>
    <w:rsid w:val="001B6B24"/>
    <w:pPr>
      <w:spacing w:line="240" w:lineRule="auto"/>
    </w:pPr>
    <w:rPr>
      <w:rFonts w:ascii="Tahoma" w:hAnsi="Tahoma" w:cs="Tahoma"/>
      <w:sz w:val="16"/>
      <w:szCs w:val="16"/>
    </w:rPr>
  </w:style>
  <w:style w:type="character" w:customStyle="1" w:styleId="BalloonTextChar">
    <w:name w:val="Balloon Text Char"/>
    <w:link w:val="BalloonText"/>
    <w:rsid w:val="001B6B24"/>
    <w:rPr>
      <w:rFonts w:ascii="Tahoma" w:hAnsi="Tahoma" w:cs="Tahoma"/>
      <w:sz w:val="16"/>
      <w:szCs w:val="16"/>
      <w:lang w:val="en-GB" w:eastAsia="da-DK"/>
    </w:rPr>
  </w:style>
  <w:style w:type="paragraph" w:styleId="CommentSubject">
    <w:name w:val="annotation subject"/>
    <w:basedOn w:val="CommentText"/>
    <w:next w:val="CommentText"/>
    <w:link w:val="CommentSubjectChar"/>
    <w:rsid w:val="003E1F7D"/>
    <w:rPr>
      <w:b/>
      <w:bCs/>
    </w:rPr>
  </w:style>
  <w:style w:type="character" w:customStyle="1" w:styleId="CommentSubjectChar">
    <w:name w:val="Comment Subject Char"/>
    <w:link w:val="CommentSubject"/>
    <w:rsid w:val="003E1F7D"/>
    <w:rPr>
      <w:rFonts w:ascii="Verdana" w:hAnsi="Verdana"/>
      <w:b/>
      <w:bCs/>
      <w:lang w:val="en-GB" w:eastAsia="da-DK"/>
    </w:rPr>
  </w:style>
  <w:style w:type="character" w:customStyle="1" w:styleId="FooterChar">
    <w:name w:val="Footer Char"/>
    <w:link w:val="Footer"/>
    <w:uiPriority w:val="99"/>
    <w:rsid w:val="00F10B48"/>
    <w:rPr>
      <w:rFonts w:ascii="Verdana" w:hAnsi="Verdana"/>
      <w:sz w:val="16"/>
      <w:szCs w:val="24"/>
      <w:lang w:val="en-GB" w:eastAsia="da-DK"/>
    </w:rPr>
  </w:style>
  <w:style w:type="paragraph" w:customStyle="1" w:styleId="TextUnderH1">
    <w:name w:val="Text Under H1"/>
    <w:basedOn w:val="Normal"/>
    <w:autoRedefine/>
    <w:qFormat/>
    <w:rsid w:val="00A41C59"/>
    <w:pPr>
      <w:ind w:left="720"/>
      <w:jc w:val="both"/>
    </w:pPr>
    <w:rPr>
      <w:rFonts w:cs="Arial"/>
      <w:szCs w:val="18"/>
    </w:rPr>
  </w:style>
  <w:style w:type="character" w:styleId="PlaceholderText">
    <w:name w:val="Placeholder Text"/>
    <w:basedOn w:val="DefaultParagraphFont"/>
    <w:uiPriority w:val="99"/>
    <w:semiHidden/>
    <w:rsid w:val="00407753"/>
    <w:rPr>
      <w:color w:val="808080"/>
    </w:rPr>
  </w:style>
  <w:style w:type="paragraph" w:customStyle="1" w:styleId="abctextunderH2">
    <w:name w:val="a b c text under H2"/>
    <w:basedOn w:val="Heading2"/>
    <w:next w:val="Normal"/>
    <w:autoRedefine/>
    <w:qFormat/>
    <w:rsid w:val="00E44272"/>
    <w:pPr>
      <w:numPr>
        <w:ilvl w:val="0"/>
        <w:numId w:val="6"/>
      </w:numPr>
      <w:outlineLvl w:val="9"/>
    </w:pPr>
    <w:rPr>
      <w:bCs w:val="0"/>
      <w:iCs w:val="0"/>
      <w:szCs w:val="18"/>
    </w:rPr>
  </w:style>
  <w:style w:type="character" w:customStyle="1" w:styleId="Style1">
    <w:name w:val="Style1"/>
    <w:basedOn w:val="DefaultParagraphFont"/>
    <w:uiPriority w:val="1"/>
    <w:rsid w:val="00EA42DB"/>
    <w:rPr>
      <w:b/>
      <w:u w:val="single"/>
    </w:rPr>
  </w:style>
  <w:style w:type="paragraph" w:customStyle="1" w:styleId="Definitionsabc">
    <w:name w:val="Definitions abc"/>
    <w:basedOn w:val="Heading4"/>
    <w:next w:val="Normal"/>
    <w:autoRedefine/>
    <w:qFormat/>
    <w:rsid w:val="002E7CBF"/>
    <w:pPr>
      <w:numPr>
        <w:numId w:val="8"/>
      </w:numPr>
      <w:tabs>
        <w:tab w:val="clear" w:pos="1418"/>
        <w:tab w:val="num" w:pos="1440"/>
      </w:tabs>
      <w:spacing w:after="120"/>
      <w:ind w:left="1440"/>
    </w:pPr>
    <w:rPr>
      <w:rFonts w:eastAsiaTheme="majorEastAsia" w:cstheme="majorBidi"/>
      <w:iCs/>
      <w:szCs w:val="22"/>
      <w:lang w:val="en-US" w:eastAsia="en-US"/>
    </w:rPr>
  </w:style>
  <w:style w:type="paragraph" w:styleId="Revision">
    <w:name w:val="Revision"/>
    <w:hidden/>
    <w:uiPriority w:val="99"/>
    <w:semiHidden/>
    <w:rsid w:val="00E333F3"/>
    <w:rPr>
      <w:rFonts w:ascii="Verdana" w:hAnsi="Verdana"/>
      <w:sz w:val="18"/>
      <w:szCs w:val="24"/>
      <w:lang w:val="en-GB" w:eastAsia="da-DK"/>
    </w:rPr>
  </w:style>
  <w:style w:type="character" w:customStyle="1" w:styleId="cohidesearchterm">
    <w:name w:val="co_hidesearchterm"/>
    <w:basedOn w:val="DefaultParagraphFont"/>
    <w:rsid w:val="003C7443"/>
  </w:style>
  <w:style w:type="character" w:customStyle="1" w:styleId="normaltextrun">
    <w:name w:val="normaltextrun"/>
    <w:basedOn w:val="DefaultParagraphFont"/>
    <w:rsid w:val="0041584C"/>
  </w:style>
  <w:style w:type="character" w:customStyle="1" w:styleId="spellingerror">
    <w:name w:val="spellingerror"/>
    <w:basedOn w:val="DefaultParagraphFont"/>
    <w:rsid w:val="00881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74564">
      <w:bodyDiv w:val="1"/>
      <w:marLeft w:val="0"/>
      <w:marRight w:val="0"/>
      <w:marTop w:val="0"/>
      <w:marBottom w:val="0"/>
      <w:divBdr>
        <w:top w:val="none" w:sz="0" w:space="0" w:color="auto"/>
        <w:left w:val="none" w:sz="0" w:space="0" w:color="auto"/>
        <w:bottom w:val="none" w:sz="0" w:space="0" w:color="auto"/>
        <w:right w:val="none" w:sz="0" w:space="0" w:color="auto"/>
      </w:divBdr>
    </w:div>
    <w:div w:id="1347900770">
      <w:bodyDiv w:val="1"/>
      <w:marLeft w:val="0"/>
      <w:marRight w:val="0"/>
      <w:marTop w:val="0"/>
      <w:marBottom w:val="0"/>
      <w:divBdr>
        <w:top w:val="none" w:sz="0" w:space="0" w:color="auto"/>
        <w:left w:val="none" w:sz="0" w:space="0" w:color="auto"/>
        <w:bottom w:val="none" w:sz="0" w:space="0" w:color="auto"/>
        <w:right w:val="none" w:sz="0" w:space="0" w:color="auto"/>
      </w:divBdr>
    </w:div>
    <w:div w:id="1503593738">
      <w:bodyDiv w:val="1"/>
      <w:marLeft w:val="0"/>
      <w:marRight w:val="0"/>
      <w:marTop w:val="0"/>
      <w:marBottom w:val="0"/>
      <w:divBdr>
        <w:top w:val="none" w:sz="0" w:space="0" w:color="auto"/>
        <w:left w:val="none" w:sz="0" w:space="0" w:color="auto"/>
        <w:bottom w:val="none" w:sz="0" w:space="0" w:color="auto"/>
        <w:right w:val="none" w:sz="0" w:space="0" w:color="auto"/>
      </w:divBdr>
    </w:div>
    <w:div w:id="1664431521">
      <w:bodyDiv w:val="1"/>
      <w:marLeft w:val="0"/>
      <w:marRight w:val="0"/>
      <w:marTop w:val="0"/>
      <w:marBottom w:val="0"/>
      <w:divBdr>
        <w:top w:val="none" w:sz="0" w:space="0" w:color="auto"/>
        <w:left w:val="none" w:sz="0" w:space="0" w:color="auto"/>
        <w:bottom w:val="none" w:sz="0" w:space="0" w:color="auto"/>
        <w:right w:val="none" w:sz="0" w:space="0" w:color="auto"/>
      </w:divBdr>
    </w:div>
    <w:div w:id="1809201818">
      <w:bodyDiv w:val="1"/>
      <w:marLeft w:val="0"/>
      <w:marRight w:val="0"/>
      <w:marTop w:val="0"/>
      <w:marBottom w:val="0"/>
      <w:divBdr>
        <w:top w:val="none" w:sz="0" w:space="0" w:color="auto"/>
        <w:left w:val="none" w:sz="0" w:space="0" w:color="auto"/>
        <w:bottom w:val="none" w:sz="0" w:space="0" w:color="auto"/>
        <w:right w:val="none" w:sz="0" w:space="0" w:color="auto"/>
      </w:divBdr>
    </w:div>
    <w:div w:id="207705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qmonst\Desktop\Carlsberg%20letter%20templates\UK%20Carlsberg%20letter%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E94F26D46545658A2C14420A36D998"/>
        <w:category>
          <w:name w:val="Общие"/>
          <w:gallery w:val="placeholder"/>
        </w:category>
        <w:types>
          <w:type w:val="bbPlcHdr"/>
        </w:types>
        <w:behaviors>
          <w:behavior w:val="content"/>
        </w:behaviors>
        <w:guid w:val="{62B4C568-8059-4F5E-8D56-998369E86065}"/>
      </w:docPartPr>
      <w:docPartBody>
        <w:p w:rsidR="00BB28DC" w:rsidRDefault="000A05E1" w:rsidP="000A05E1">
          <w:pPr>
            <w:pStyle w:val="38E94F26D46545658A2C14420A36D998"/>
          </w:pPr>
          <w:r w:rsidRPr="000B368A">
            <w:rPr>
              <w:rStyle w:val="PlaceholderText"/>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ccess">
    <w:altName w:val="Arial"/>
    <w:panose1 w:val="00000000000000000000"/>
    <w:charset w:val="00"/>
    <w:family w:val="swiss"/>
    <w:notTrueType/>
    <w:pitch w:val="variable"/>
    <w:sig w:usb0="00000007" w:usb1="00000000" w:usb2="00000000" w:usb3="00000000" w:csb0="0000001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E1"/>
    <w:rsid w:val="000A05E1"/>
    <w:rsid w:val="00315A17"/>
    <w:rsid w:val="004B018F"/>
    <w:rsid w:val="005010DF"/>
    <w:rsid w:val="00551BA8"/>
    <w:rsid w:val="00897CEA"/>
    <w:rsid w:val="008B022D"/>
    <w:rsid w:val="00986E4A"/>
    <w:rsid w:val="00AA45C7"/>
    <w:rsid w:val="00BB28DC"/>
    <w:rsid w:val="00CF1BC6"/>
    <w:rsid w:val="00FC46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05E1"/>
    <w:rPr>
      <w:color w:val="808080"/>
    </w:rPr>
  </w:style>
  <w:style w:type="paragraph" w:customStyle="1" w:styleId="38E94F26D46545658A2C14420A36D998">
    <w:name w:val="38E94F26D46545658A2C14420A36D998"/>
    <w:rsid w:val="000A05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1e3c67d-ebb3-4cf1-834a-e0d186fa1341" ContentTypeId="0x010100180E2AD3176E7645B39813024982E1E1" PreviousValue="false"/>
</file>

<file path=customXml/item3.xml><?xml version="1.0" encoding="utf-8"?>
<ct:contentTypeSchema xmlns:ct="http://schemas.microsoft.com/office/2006/metadata/contentType" xmlns:ma="http://schemas.microsoft.com/office/2006/metadata/properties/metaAttributes" ct:_="" ma:_="" ma:contentTypeName="Carlsberg Record" ma:contentTypeID="0x010100180E2AD3176E7645B39813024982E1E1008A561A46F8300745A41DE4D10DDFED65" ma:contentTypeVersion="6" ma:contentTypeDescription="Carlsberg Record for RMS" ma:contentTypeScope="" ma:versionID="d0c9d4ebc1a98709d554b7935850991e">
  <xsd:schema xmlns:xsd="http://www.w3.org/2001/XMLSchema" xmlns:xs="http://www.w3.org/2001/XMLSchema" xmlns:p="http://schemas.microsoft.com/office/2006/metadata/properties" xmlns:ns2="ceee5eb5-87c2-4fae-9295-091b6434e7e7" targetNamespace="http://schemas.microsoft.com/office/2006/metadata/properties" ma:root="true" ma:fieldsID="d4744b2caf32b537ea53917ec1ef2657" ns2:_="">
    <xsd:import namespace="ceee5eb5-87c2-4fae-9295-091b6434e7e7"/>
    <xsd:element name="properties">
      <xsd:complexType>
        <xsd:sequence>
          <xsd:element name="documentManagement">
            <xsd:complexType>
              <xsd:all>
                <xsd:element ref="ns2:g495c6ceaa09411c9cb3500051561ead" minOccurs="0"/>
                <xsd:element ref="ns2:TaxCatchAll" minOccurs="0"/>
                <xsd:element ref="ns2:TaxCatchAllLabel" minOccurs="0"/>
                <xsd:element ref="ns2:le6e63c9d2e64872aab0a73d5d11e2a6" minOccurs="0"/>
                <xsd:element ref="ns2:g3d252f8bb6a446392d7fbae9f20ca77" minOccurs="0"/>
                <xsd:element ref="ns2:Personal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ee5eb5-87c2-4fae-9295-091b6434e7e7" elementFormDefault="qualified">
    <xsd:import namespace="http://schemas.microsoft.com/office/2006/documentManagement/types"/>
    <xsd:import namespace="http://schemas.microsoft.com/office/infopath/2007/PartnerControls"/>
    <xsd:element name="g495c6ceaa09411c9cb3500051561ead" ma:index="8" nillable="true" ma:taxonomy="true" ma:internalName="g495c6ceaa09411c9cb3500051561ead" ma:taxonomyFieldName="CarlsbergCompany" ma:displayName="Carlsberg company" ma:default="" ma:fieldId="{0495c6ce-aa09-411c-9cb3-500051561ead}" ma:taxonomyMulti="true" ma:sspId="c1e3c67d-ebb3-4cf1-834a-e0d186fa1341" ma:termSetId="c4b9e348-d62f-4b16-bf10-3e87e48fb0f7"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087f020a-b646-4732-b403-171e992493b3}" ma:internalName="TaxCatchAll" ma:showField="CatchAllData"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87f020a-b646-4732-b403-171e992493b3}" ma:internalName="TaxCatchAllLabel" ma:readOnly="true" ma:showField="CatchAllDataLabel" ma:web="74e90918-4eb5-432d-af45-2ca0849464ea">
      <xsd:complexType>
        <xsd:complexContent>
          <xsd:extension base="dms:MultiChoiceLookup">
            <xsd:sequence>
              <xsd:element name="Value" type="dms:Lookup" maxOccurs="unbounded" minOccurs="0" nillable="true"/>
            </xsd:sequence>
          </xsd:extension>
        </xsd:complexContent>
      </xsd:complexType>
    </xsd:element>
    <xsd:element name="le6e63c9d2e64872aab0a73d5d11e2a6" ma:index="12" nillable="true" ma:taxonomy="true" ma:internalName="le6e63c9d2e64872aab0a73d5d11e2a6" ma:taxonomyFieldName="Carlsberg_x0020_Function" ma:displayName="Carlsberg Function" ma:default="" ma:fieldId="{5e6e63c9-d2e6-4872-aab0-a73d5d11e2a6}" ma:taxonomyMulti="true" ma:sspId="c1e3c67d-ebb3-4cf1-834a-e0d186fa1341" ma:termSetId="b2d92aa7-3c4a-41e7-9366-5724252580d6" ma:anchorId="00000000-0000-0000-0000-000000000000" ma:open="true" ma:isKeyword="false">
      <xsd:complexType>
        <xsd:sequence>
          <xsd:element ref="pc:Terms" minOccurs="0" maxOccurs="1"/>
        </xsd:sequence>
      </xsd:complexType>
    </xsd:element>
    <xsd:element name="g3d252f8bb6a446392d7fbae9f20ca77" ma:index="14" ma:taxonomy="true" ma:internalName="g3d252f8bb6a446392d7fbae9f20ca77" ma:taxonomyFieldName="Classification" ma:displayName="Classification" ma:readOnly="false" ma:default="1;#Internal|7dc45b93-a046-4ff3-ae14-bc3e86b23e83" ma:fieldId="{03d252f8-bb6a-4463-92d7-fbae9f20ca77}" ma:sspId="c1e3c67d-ebb3-4cf1-834a-e0d186fa1341" ma:termSetId="f160985f-d692-415c-9f3b-0288bb8a4ffd" ma:anchorId="00000000-0000-0000-0000-000000000000" ma:open="false" ma:isKeyword="false">
      <xsd:complexType>
        <xsd:sequence>
          <xsd:element ref="pc:Terms" minOccurs="0" maxOccurs="1"/>
        </xsd:sequence>
      </xsd:complexType>
    </xsd:element>
    <xsd:element name="Personal_x0020_Data" ma:index="16" nillable="true" ma:displayName="Personal Data" ma:default="0" ma:description="Select “yes” if your file contains personal data" ma:internalName="Personal_x0020_Data">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eee5eb5-87c2-4fae-9295-091b6434e7e7">
      <Value>2</Value>
    </TaxCatchAll>
    <Personal_x0020_Data xmlns="ceee5eb5-87c2-4fae-9295-091b6434e7e7">false</Personal_x0020_Data>
    <g3d252f8bb6a446392d7fbae9f20ca77 xmlns="ceee5eb5-87c2-4fae-9295-091b6434e7e7">
      <Terms xmlns="http://schemas.microsoft.com/office/infopath/2007/PartnerControls">
        <TermInfo xmlns="http://schemas.microsoft.com/office/infopath/2007/PartnerControls">
          <TermName xmlns="http://schemas.microsoft.com/office/infopath/2007/PartnerControls">Confidential</TermName>
          <TermId xmlns="http://schemas.microsoft.com/office/infopath/2007/PartnerControls">bd9c68f5-8922-41ae-abb6-3451be811da1</TermId>
        </TermInfo>
      </Terms>
    </g3d252f8bb6a446392d7fbae9f20ca77>
    <g495c6ceaa09411c9cb3500051561ead xmlns="ceee5eb5-87c2-4fae-9295-091b6434e7e7">
      <Terms xmlns="http://schemas.microsoft.com/office/infopath/2007/PartnerControls"/>
    </g495c6ceaa09411c9cb3500051561ead>
    <le6e63c9d2e64872aab0a73d5d11e2a6 xmlns="ceee5eb5-87c2-4fae-9295-091b6434e7e7">
      <Terms xmlns="http://schemas.microsoft.com/office/infopath/2007/PartnerControls"/>
    </le6e63c9d2e64872aab0a73d5d11e2a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8C01-B95F-4537-867E-55C12A8BD7CC}">
  <ds:schemaRefs>
    <ds:schemaRef ds:uri="http://schemas.microsoft.com/office/2006/metadata/longProperties"/>
  </ds:schemaRefs>
</ds:datastoreItem>
</file>

<file path=customXml/itemProps2.xml><?xml version="1.0" encoding="utf-8"?>
<ds:datastoreItem xmlns:ds="http://schemas.openxmlformats.org/officeDocument/2006/customXml" ds:itemID="{003A0B82-5107-4650-9982-F660E09EA5B4}"/>
</file>

<file path=customXml/itemProps3.xml><?xml version="1.0" encoding="utf-8"?>
<ds:datastoreItem xmlns:ds="http://schemas.openxmlformats.org/officeDocument/2006/customXml" ds:itemID="{8DA9A517-BDC1-4491-887A-66F687E7EF8D}"/>
</file>

<file path=customXml/itemProps4.xml><?xml version="1.0" encoding="utf-8"?>
<ds:datastoreItem xmlns:ds="http://schemas.openxmlformats.org/officeDocument/2006/customXml" ds:itemID="{DA134816-00B4-41C5-9687-1B47386BFDA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2AFFE1-22A9-4255-880D-EBF62C3E0C2C}">
  <ds:schemaRefs>
    <ds:schemaRef ds:uri="http://schemas.microsoft.com/sharepoint/v3/contenttype/forms"/>
  </ds:schemaRefs>
</ds:datastoreItem>
</file>

<file path=customXml/itemProps6.xml><?xml version="1.0" encoding="utf-8"?>
<ds:datastoreItem xmlns:ds="http://schemas.openxmlformats.org/officeDocument/2006/customXml" ds:itemID="{872CDF27-9FE2-47F2-8663-CF1EAFC52CD6}">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UK Carlsberg letter template</Template>
  <TotalTime>25</TotalTime>
  <Pages>7</Pages>
  <Words>2841</Words>
  <Characters>16198</Characters>
  <Application>Microsoft Office Word</Application>
  <DocSecurity>8</DocSecurity>
  <Lines>134</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[Name and Address]</vt:lpstr>
      <vt:lpstr>[Name and Address]</vt:lpstr>
    </vt:vector>
  </TitlesOfParts>
  <Company>skabelondesign</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and Address]</dc:title>
  <dc:creator>ukbordeb</dc:creator>
  <cp:lastModifiedBy>Bondarenko, Roman</cp:lastModifiedBy>
  <cp:revision>11</cp:revision>
  <cp:lastPrinted>2016-01-22T06:55:00Z</cp:lastPrinted>
  <dcterms:created xsi:type="dcterms:W3CDTF">2022-11-14T08:56:00Z</dcterms:created>
  <dcterms:modified xsi:type="dcterms:W3CDTF">2023-12-15T12:23:00Z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otes0">
    <vt:lpwstr>For situations involving confidential information, Carlsberg and supplier information</vt:lpwstr>
  </property>
  <property fmtid="{D5CDD505-2E9C-101B-9397-08002B2CF9AE}" pid="3" name="ContentType">
    <vt:lpwstr>Document</vt:lpwstr>
  </property>
  <property fmtid="{D5CDD505-2E9C-101B-9397-08002B2CF9AE}" pid="4" name="Updated">
    <vt:lpwstr>220110</vt:lpwstr>
  </property>
  <property fmtid="{D5CDD505-2E9C-101B-9397-08002B2CF9AE}" pid="5" name="Order">
    <vt:lpwstr>700.000000000000</vt:lpwstr>
  </property>
  <property fmtid="{D5CDD505-2E9C-101B-9397-08002B2CF9AE}" pid="6" name="_dlc_policyId">
    <vt:lpwstr/>
  </property>
  <property fmtid="{D5CDD505-2E9C-101B-9397-08002B2CF9AE}" pid="7" name="Product">
    <vt:lpwstr/>
  </property>
  <property fmtid="{D5CDD505-2E9C-101B-9397-08002B2CF9AE}" pid="8" name="ContentTypeId">
    <vt:lpwstr>0x010100180E2AD3176E7645B39813024982E1E1008A561A46F8300745A41DE4D10DDFED65</vt:lpwstr>
  </property>
  <property fmtid="{D5CDD505-2E9C-101B-9397-08002B2CF9AE}" pid="9" name="Supplier">
    <vt:lpwstr/>
  </property>
  <property fmtid="{D5CDD505-2E9C-101B-9397-08002B2CF9AE}" pid="10" name="ItemRetentionFormula">
    <vt:lpwstr/>
  </property>
  <property fmtid="{D5CDD505-2E9C-101B-9397-08002B2CF9AE}" pid="11" name="Brand">
    <vt:lpwstr/>
  </property>
  <property fmtid="{D5CDD505-2E9C-101B-9397-08002B2CF9AE}" pid="12" name="Country">
    <vt:lpwstr/>
  </property>
  <property fmtid="{D5CDD505-2E9C-101B-9397-08002B2CF9AE}" pid="13" name="Classification">
    <vt:lpwstr>2;#Confidential|bd9c68f5-8922-41ae-abb6-3451be811da1</vt:lpwstr>
  </property>
  <property fmtid="{D5CDD505-2E9C-101B-9397-08002B2CF9AE}" pid="14" name="CarlsbergCompany">
    <vt:lpwstr/>
  </property>
  <property fmtid="{D5CDD505-2E9C-101B-9397-08002B2CF9AE}" pid="15" name="OtherParty">
    <vt:lpwstr/>
  </property>
  <property fmtid="{D5CDD505-2E9C-101B-9397-08002B2CF9AE}" pid="16" name="Carlsberg Tags">
    <vt:lpwstr/>
  </property>
  <property fmtid="{D5CDD505-2E9C-101B-9397-08002B2CF9AE}" pid="17" name="j57207e2f41d49329a73939b6d2a0839">
    <vt:lpwstr/>
  </property>
  <property fmtid="{D5CDD505-2E9C-101B-9397-08002B2CF9AE}" pid="18" name="f7478c969a8641d5baa173d1d5521f31">
    <vt:lpwstr/>
  </property>
  <property fmtid="{D5CDD505-2E9C-101B-9397-08002B2CF9AE}" pid="19" name="p00bec507ce3468280d01feea6306a5a">
    <vt:lpwstr/>
  </property>
</Properties>
</file>